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52DA56" w14:textId="77777777" w:rsidR="00E61AD7" w:rsidRPr="00546009" w:rsidRDefault="00E61AD7" w:rsidP="00E61AD7">
      <w:pPr>
        <w:jc w:val="right"/>
        <w:rPr>
          <w:rFonts w:asciiTheme="minorHAnsi" w:hAnsiTheme="minorHAnsi" w:cstheme="minorHAnsi"/>
          <w:b/>
          <w:bCs/>
          <w:sz w:val="22"/>
          <w:szCs w:val="22"/>
        </w:rPr>
      </w:pPr>
      <w:r w:rsidRPr="00546009">
        <w:rPr>
          <w:rFonts w:asciiTheme="minorHAnsi" w:hAnsiTheme="minorHAnsi" w:cstheme="minorHAnsi"/>
          <w:b/>
          <w:bCs/>
          <w:sz w:val="22"/>
          <w:szCs w:val="22"/>
        </w:rPr>
        <w:t>Anexa 18</w:t>
      </w:r>
    </w:p>
    <w:p w14:paraId="328ED6CE" w14:textId="77777777" w:rsidR="00E61AD7" w:rsidRPr="00546009" w:rsidRDefault="00E61AD7" w:rsidP="00E61AD7">
      <w:pPr>
        <w:jc w:val="right"/>
        <w:rPr>
          <w:rFonts w:asciiTheme="minorHAnsi" w:hAnsiTheme="minorHAnsi" w:cstheme="minorHAnsi"/>
          <w:b/>
          <w:bCs/>
          <w:sz w:val="22"/>
          <w:szCs w:val="22"/>
        </w:rPr>
      </w:pPr>
      <w:r w:rsidRPr="00546009">
        <w:rPr>
          <w:rFonts w:asciiTheme="minorHAnsi" w:hAnsiTheme="minorHAnsi" w:cstheme="minorHAnsi"/>
          <w:b/>
          <w:bCs/>
          <w:sz w:val="22"/>
          <w:szCs w:val="22"/>
        </w:rPr>
        <w:t>Conținutul-cadru al Raportului privind stadiul fizic al investiției</w:t>
      </w:r>
    </w:p>
    <w:p w14:paraId="2CD37434" w14:textId="77777777" w:rsidR="00E61AD7" w:rsidRPr="00546009" w:rsidRDefault="00E61AD7" w:rsidP="00E61AD7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546009">
        <w:rPr>
          <w:rFonts w:asciiTheme="minorHAnsi" w:hAnsiTheme="minorHAnsi" w:cstheme="minorHAnsi"/>
          <w:b/>
          <w:bCs/>
          <w:sz w:val="22"/>
          <w:szCs w:val="22"/>
        </w:rPr>
        <w:t xml:space="preserve">  </w:t>
      </w:r>
    </w:p>
    <w:p w14:paraId="1CDC0540" w14:textId="77777777" w:rsidR="002649E7" w:rsidRPr="00546009" w:rsidRDefault="002649E7" w:rsidP="002649E7">
      <w:pPr>
        <w:rPr>
          <w:rFonts w:asciiTheme="minorHAnsi" w:hAnsiTheme="minorHAnsi" w:cstheme="minorHAnsi"/>
          <w:b/>
          <w:sz w:val="22"/>
          <w:szCs w:val="22"/>
          <w:lang w:eastAsia="en-US"/>
        </w:rPr>
      </w:pPr>
      <w:r w:rsidRPr="00546009">
        <w:rPr>
          <w:rFonts w:asciiTheme="minorHAnsi" w:hAnsiTheme="minorHAnsi" w:cstheme="minorHAnsi"/>
          <w:b/>
          <w:sz w:val="22"/>
          <w:szCs w:val="22"/>
          <w:lang w:eastAsia="en-US"/>
        </w:rPr>
        <w:t>PROIECT &lt;Titlu proiect&gt;</w:t>
      </w:r>
    </w:p>
    <w:p w14:paraId="0220524C" w14:textId="77777777" w:rsidR="00DF0606" w:rsidRPr="00546009" w:rsidRDefault="00DF0606" w:rsidP="00DF0606">
      <w:pPr>
        <w:rPr>
          <w:rFonts w:asciiTheme="minorHAnsi" w:hAnsiTheme="minorHAnsi" w:cstheme="minorHAnsi"/>
          <w:b/>
          <w:sz w:val="22"/>
          <w:szCs w:val="22"/>
          <w:lang w:eastAsia="en-US"/>
        </w:rPr>
      </w:pPr>
      <w:r w:rsidRPr="00546009">
        <w:rPr>
          <w:rFonts w:asciiTheme="minorHAnsi" w:hAnsiTheme="minorHAnsi" w:cstheme="minorHAnsi"/>
          <w:b/>
          <w:sz w:val="22"/>
          <w:szCs w:val="22"/>
          <w:lang w:eastAsia="en-US"/>
        </w:rPr>
        <w:t>Prioritatea: 7 O regiune cu turism sustenabil</w:t>
      </w:r>
    </w:p>
    <w:p w14:paraId="2D01E056" w14:textId="77777777" w:rsidR="00DF0606" w:rsidRPr="00546009" w:rsidRDefault="00DF0606" w:rsidP="00DF0606">
      <w:pPr>
        <w:tabs>
          <w:tab w:val="center" w:pos="4536"/>
          <w:tab w:val="right" w:pos="9072"/>
        </w:tabs>
        <w:rPr>
          <w:rFonts w:asciiTheme="minorHAnsi" w:hAnsiTheme="minorHAnsi" w:cstheme="minorHAnsi"/>
          <w:b/>
          <w:sz w:val="22"/>
          <w:szCs w:val="22"/>
          <w:lang w:eastAsia="en-US"/>
        </w:rPr>
      </w:pPr>
      <w:r w:rsidRPr="00546009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Acțiunii 7.3-  Sprijinirea protecției, conservării și valorificării durabile a patrimoniului cultural și natural și stimularea dezvoltării zonelor turistice din ITI </w:t>
      </w:r>
    </w:p>
    <w:p w14:paraId="7AEE8B45" w14:textId="77777777" w:rsidR="00B72556" w:rsidRPr="00546009" w:rsidRDefault="00B72556" w:rsidP="00DF0606">
      <w:pPr>
        <w:tabs>
          <w:tab w:val="center" w:pos="4536"/>
          <w:tab w:val="right" w:pos="9072"/>
        </w:tabs>
        <w:rPr>
          <w:rFonts w:asciiTheme="minorHAnsi" w:hAnsiTheme="minorHAnsi" w:cstheme="minorHAnsi"/>
          <w:b/>
          <w:sz w:val="22"/>
          <w:szCs w:val="22"/>
          <w:lang w:eastAsia="en-US"/>
        </w:rPr>
      </w:pPr>
    </w:p>
    <w:p w14:paraId="5B79CD50" w14:textId="77777777" w:rsidR="00E61AD7" w:rsidRPr="00546009" w:rsidRDefault="00E61AD7" w:rsidP="00E61AD7">
      <w:pPr>
        <w:numPr>
          <w:ilvl w:val="0"/>
          <w:numId w:val="17"/>
        </w:numPr>
        <w:rPr>
          <w:rFonts w:asciiTheme="minorHAnsi" w:hAnsiTheme="minorHAnsi" w:cstheme="minorHAnsi"/>
          <w:b/>
          <w:bCs/>
          <w:sz w:val="22"/>
          <w:szCs w:val="22"/>
        </w:rPr>
      </w:pPr>
      <w:r w:rsidRPr="00546009">
        <w:rPr>
          <w:rFonts w:asciiTheme="minorHAnsi" w:hAnsiTheme="minorHAnsi" w:cstheme="minorHAnsi"/>
          <w:b/>
          <w:bCs/>
          <w:sz w:val="22"/>
          <w:szCs w:val="22"/>
        </w:rPr>
        <w:t>Date generale:</w:t>
      </w:r>
    </w:p>
    <w:p w14:paraId="6AC65E49" w14:textId="77777777" w:rsidR="00E61AD7" w:rsidRPr="00546009" w:rsidRDefault="00E61AD7" w:rsidP="00E61AD7">
      <w:pPr>
        <w:numPr>
          <w:ilvl w:val="0"/>
          <w:numId w:val="21"/>
        </w:numPr>
        <w:rPr>
          <w:rFonts w:asciiTheme="minorHAnsi" w:hAnsiTheme="minorHAnsi" w:cstheme="minorHAnsi"/>
          <w:bCs/>
          <w:sz w:val="22"/>
          <w:szCs w:val="22"/>
        </w:rPr>
      </w:pPr>
      <w:r w:rsidRPr="00546009">
        <w:rPr>
          <w:rFonts w:asciiTheme="minorHAnsi" w:hAnsiTheme="minorHAnsi" w:cstheme="minorHAnsi"/>
          <w:bCs/>
          <w:sz w:val="22"/>
          <w:szCs w:val="22"/>
        </w:rPr>
        <w:t>denumirea obiectivului de investiții;</w:t>
      </w:r>
    </w:p>
    <w:p w14:paraId="571C09C2" w14:textId="77777777" w:rsidR="00E61AD7" w:rsidRPr="00546009" w:rsidRDefault="00E61AD7" w:rsidP="00E61AD7">
      <w:pPr>
        <w:numPr>
          <w:ilvl w:val="0"/>
          <w:numId w:val="21"/>
        </w:numPr>
        <w:rPr>
          <w:rFonts w:asciiTheme="minorHAnsi" w:hAnsiTheme="minorHAnsi" w:cstheme="minorHAnsi"/>
          <w:bCs/>
          <w:sz w:val="22"/>
          <w:szCs w:val="22"/>
        </w:rPr>
      </w:pPr>
      <w:r w:rsidRPr="00546009">
        <w:rPr>
          <w:rFonts w:asciiTheme="minorHAnsi" w:hAnsiTheme="minorHAnsi" w:cstheme="minorHAnsi"/>
          <w:bCs/>
          <w:sz w:val="22"/>
          <w:szCs w:val="22"/>
        </w:rPr>
        <w:t xml:space="preserve">amplasamentul (județul, localitatea, adresa poștală </w:t>
      </w:r>
      <w:proofErr w:type="spellStart"/>
      <w:r w:rsidRPr="00546009">
        <w:rPr>
          <w:rFonts w:asciiTheme="minorHAnsi" w:hAnsiTheme="minorHAnsi" w:cstheme="minorHAnsi"/>
          <w:bCs/>
          <w:sz w:val="22"/>
          <w:szCs w:val="22"/>
        </w:rPr>
        <w:t>şi</w:t>
      </w:r>
      <w:proofErr w:type="spellEnd"/>
      <w:r w:rsidRPr="00546009">
        <w:rPr>
          <w:rFonts w:asciiTheme="minorHAnsi" w:hAnsiTheme="minorHAnsi" w:cstheme="minorHAnsi"/>
          <w:bCs/>
          <w:sz w:val="22"/>
          <w:szCs w:val="22"/>
        </w:rPr>
        <w:t>/sau alte date de identificare, nr. cadastral, suprafața);</w:t>
      </w:r>
    </w:p>
    <w:p w14:paraId="69AF3F66" w14:textId="77777777" w:rsidR="00E61AD7" w:rsidRPr="00546009" w:rsidRDefault="00E61AD7" w:rsidP="00E61AD7">
      <w:pPr>
        <w:numPr>
          <w:ilvl w:val="0"/>
          <w:numId w:val="21"/>
        </w:numPr>
        <w:rPr>
          <w:rFonts w:asciiTheme="minorHAnsi" w:hAnsiTheme="minorHAnsi" w:cstheme="minorHAnsi"/>
          <w:bCs/>
          <w:sz w:val="22"/>
          <w:szCs w:val="22"/>
        </w:rPr>
      </w:pPr>
      <w:r w:rsidRPr="00546009">
        <w:rPr>
          <w:rFonts w:asciiTheme="minorHAnsi" w:hAnsiTheme="minorHAnsi" w:cstheme="minorHAnsi"/>
          <w:bCs/>
          <w:sz w:val="22"/>
          <w:szCs w:val="22"/>
        </w:rPr>
        <w:t>titularul investiției</w:t>
      </w:r>
    </w:p>
    <w:p w14:paraId="032029CA" w14:textId="77777777" w:rsidR="00E61AD7" w:rsidRPr="00546009" w:rsidRDefault="00E61AD7" w:rsidP="00E61AD7">
      <w:pPr>
        <w:numPr>
          <w:ilvl w:val="0"/>
          <w:numId w:val="21"/>
        </w:numPr>
        <w:rPr>
          <w:rFonts w:asciiTheme="minorHAnsi" w:hAnsiTheme="minorHAnsi" w:cstheme="minorHAnsi"/>
          <w:bCs/>
          <w:sz w:val="22"/>
          <w:szCs w:val="22"/>
        </w:rPr>
      </w:pPr>
      <w:r w:rsidRPr="00546009">
        <w:rPr>
          <w:rFonts w:asciiTheme="minorHAnsi" w:hAnsiTheme="minorHAnsi" w:cstheme="minorHAnsi"/>
          <w:bCs/>
          <w:sz w:val="22"/>
          <w:szCs w:val="22"/>
        </w:rPr>
        <w:t>regim juridic</w:t>
      </w:r>
    </w:p>
    <w:p w14:paraId="03EFD5EC" w14:textId="77777777" w:rsidR="00E61AD7" w:rsidRPr="00546009" w:rsidRDefault="00E61AD7" w:rsidP="00E61AD7">
      <w:pPr>
        <w:numPr>
          <w:ilvl w:val="0"/>
          <w:numId w:val="21"/>
        </w:numPr>
        <w:rPr>
          <w:rFonts w:asciiTheme="minorHAnsi" w:hAnsiTheme="minorHAnsi" w:cstheme="minorHAnsi"/>
          <w:bCs/>
          <w:sz w:val="22"/>
          <w:szCs w:val="22"/>
        </w:rPr>
      </w:pPr>
      <w:r w:rsidRPr="00546009">
        <w:rPr>
          <w:rFonts w:asciiTheme="minorHAnsi" w:hAnsiTheme="minorHAnsi" w:cstheme="minorHAnsi"/>
          <w:bCs/>
          <w:sz w:val="22"/>
          <w:szCs w:val="22"/>
        </w:rPr>
        <w:t>beneficiarul investiției;</w:t>
      </w:r>
    </w:p>
    <w:p w14:paraId="22EE604F" w14:textId="77777777" w:rsidR="00E61AD7" w:rsidRPr="00546009" w:rsidRDefault="00E61AD7" w:rsidP="00E61AD7">
      <w:pPr>
        <w:numPr>
          <w:ilvl w:val="0"/>
          <w:numId w:val="21"/>
        </w:numPr>
        <w:rPr>
          <w:rFonts w:asciiTheme="minorHAnsi" w:hAnsiTheme="minorHAnsi" w:cstheme="minorHAnsi"/>
          <w:bCs/>
          <w:sz w:val="22"/>
          <w:szCs w:val="22"/>
        </w:rPr>
      </w:pPr>
      <w:r w:rsidRPr="00546009">
        <w:rPr>
          <w:rFonts w:asciiTheme="minorHAnsi" w:hAnsiTheme="minorHAnsi" w:cstheme="minorHAnsi"/>
          <w:bCs/>
          <w:sz w:val="22"/>
          <w:szCs w:val="22"/>
        </w:rPr>
        <w:t>elaboratorul proiectului;</w:t>
      </w:r>
    </w:p>
    <w:p w14:paraId="2DF16931" w14:textId="77777777" w:rsidR="00E61AD7" w:rsidRPr="00546009" w:rsidRDefault="00E61AD7" w:rsidP="00E61AD7">
      <w:pPr>
        <w:numPr>
          <w:ilvl w:val="0"/>
          <w:numId w:val="21"/>
        </w:numPr>
        <w:rPr>
          <w:rFonts w:asciiTheme="minorHAnsi" w:hAnsiTheme="minorHAnsi" w:cstheme="minorHAnsi"/>
          <w:bCs/>
          <w:sz w:val="22"/>
          <w:szCs w:val="22"/>
        </w:rPr>
      </w:pPr>
      <w:r w:rsidRPr="00546009">
        <w:rPr>
          <w:rFonts w:asciiTheme="minorHAnsi" w:hAnsiTheme="minorHAnsi" w:cstheme="minorHAnsi"/>
          <w:bCs/>
          <w:sz w:val="22"/>
          <w:szCs w:val="22"/>
        </w:rPr>
        <w:t xml:space="preserve">nr. contract de achiziție </w:t>
      </w:r>
      <w:proofErr w:type="spellStart"/>
      <w:r w:rsidRPr="00546009">
        <w:rPr>
          <w:rFonts w:asciiTheme="minorHAnsi" w:hAnsiTheme="minorHAnsi" w:cstheme="minorHAnsi"/>
          <w:bCs/>
          <w:sz w:val="22"/>
          <w:szCs w:val="22"/>
        </w:rPr>
        <w:t>şi</w:t>
      </w:r>
      <w:proofErr w:type="spellEnd"/>
      <w:r w:rsidRPr="00546009">
        <w:rPr>
          <w:rFonts w:asciiTheme="minorHAnsi" w:hAnsiTheme="minorHAnsi" w:cstheme="minorHAnsi"/>
          <w:bCs/>
          <w:sz w:val="22"/>
          <w:szCs w:val="22"/>
        </w:rPr>
        <w:t xml:space="preserve"> nr. de acte adiționale încheiate până la momentul întocmirii raportului.</w:t>
      </w:r>
    </w:p>
    <w:p w14:paraId="215D57BA" w14:textId="77777777" w:rsidR="00E61AD7" w:rsidRPr="00546009" w:rsidRDefault="00E61AD7" w:rsidP="00E61AD7">
      <w:pPr>
        <w:rPr>
          <w:rFonts w:asciiTheme="minorHAnsi" w:hAnsiTheme="minorHAnsi" w:cstheme="minorHAnsi"/>
          <w:sz w:val="22"/>
          <w:szCs w:val="22"/>
        </w:rPr>
      </w:pPr>
    </w:p>
    <w:p w14:paraId="14FB5161" w14:textId="77777777" w:rsidR="00E61AD7" w:rsidRPr="00546009" w:rsidRDefault="00E61AD7" w:rsidP="00E61AD7">
      <w:pPr>
        <w:numPr>
          <w:ilvl w:val="0"/>
          <w:numId w:val="17"/>
        </w:numPr>
        <w:rPr>
          <w:rFonts w:asciiTheme="minorHAnsi" w:hAnsiTheme="minorHAnsi" w:cstheme="minorHAnsi"/>
          <w:b/>
          <w:bCs/>
          <w:sz w:val="22"/>
          <w:szCs w:val="22"/>
        </w:rPr>
      </w:pPr>
      <w:r w:rsidRPr="00546009">
        <w:rPr>
          <w:rFonts w:asciiTheme="minorHAnsi" w:hAnsiTheme="minorHAnsi" w:cstheme="minorHAnsi"/>
          <w:b/>
          <w:bCs/>
          <w:sz w:val="22"/>
          <w:szCs w:val="22"/>
        </w:rPr>
        <w:t>Descrierea lucrărilor</w:t>
      </w:r>
    </w:p>
    <w:p w14:paraId="086DA70F" w14:textId="77777777" w:rsidR="00E61AD7" w:rsidRPr="00546009" w:rsidRDefault="00E61AD7" w:rsidP="00E61AD7">
      <w:pPr>
        <w:numPr>
          <w:ilvl w:val="1"/>
          <w:numId w:val="17"/>
        </w:numPr>
        <w:tabs>
          <w:tab w:val="clear" w:pos="1474"/>
          <w:tab w:val="num" w:pos="709"/>
        </w:tabs>
        <w:rPr>
          <w:rFonts w:asciiTheme="minorHAnsi" w:hAnsiTheme="minorHAnsi" w:cstheme="minorHAnsi"/>
          <w:sz w:val="22"/>
          <w:szCs w:val="22"/>
        </w:rPr>
      </w:pPr>
      <w:r w:rsidRPr="00546009">
        <w:rPr>
          <w:rFonts w:asciiTheme="minorHAnsi" w:hAnsiTheme="minorHAnsi" w:cstheme="minorHAnsi"/>
          <w:sz w:val="22"/>
          <w:szCs w:val="22"/>
        </w:rPr>
        <w:t xml:space="preserve">Descrierea lucrărilor aferente investiției (în conformitate cu documentația tehnico-economică/DALI </w:t>
      </w:r>
      <w:proofErr w:type="spellStart"/>
      <w:r w:rsidRPr="00546009">
        <w:rPr>
          <w:rFonts w:asciiTheme="minorHAnsi" w:hAnsiTheme="minorHAnsi" w:cstheme="minorHAnsi"/>
          <w:sz w:val="22"/>
          <w:szCs w:val="22"/>
        </w:rPr>
        <w:t>şi</w:t>
      </w:r>
      <w:proofErr w:type="spellEnd"/>
      <w:r w:rsidRPr="00546009">
        <w:rPr>
          <w:rFonts w:asciiTheme="minorHAnsi" w:hAnsiTheme="minorHAnsi" w:cstheme="minorHAnsi"/>
          <w:sz w:val="22"/>
          <w:szCs w:val="22"/>
        </w:rPr>
        <w:t xml:space="preserve"> contractul de lucrări încheiat)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8"/>
        <w:gridCol w:w="1929"/>
        <w:gridCol w:w="1846"/>
        <w:gridCol w:w="1814"/>
        <w:gridCol w:w="1916"/>
      </w:tblGrid>
      <w:tr w:rsidR="00E61AD7" w:rsidRPr="00546009" w14:paraId="24043671" w14:textId="77777777" w:rsidTr="00863E8B"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1AE97BE" w14:textId="77777777" w:rsidR="00E61AD7" w:rsidRPr="00546009" w:rsidRDefault="00E61AD7" w:rsidP="00E61AD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46009">
              <w:rPr>
                <w:rFonts w:asciiTheme="minorHAnsi" w:hAnsiTheme="minorHAnsi" w:cstheme="minorHAnsi"/>
                <w:sz w:val="22"/>
                <w:szCs w:val="22"/>
              </w:rPr>
              <w:t>Descrierea investiției</w:t>
            </w:r>
          </w:p>
          <w:p w14:paraId="52003970" w14:textId="77777777" w:rsidR="00E61AD7" w:rsidRPr="00546009" w:rsidRDefault="00E61AD7" w:rsidP="00E61AD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46009">
              <w:rPr>
                <w:rFonts w:asciiTheme="minorHAnsi" w:hAnsiTheme="minorHAnsi" w:cstheme="minorHAnsi"/>
                <w:sz w:val="22"/>
                <w:szCs w:val="22"/>
              </w:rPr>
              <w:t>în conformitate cu documentația tehnico-economică/DALI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DA86503" w14:textId="77777777" w:rsidR="00E61AD7" w:rsidRPr="00546009" w:rsidRDefault="00E61AD7" w:rsidP="00E61AD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46009">
              <w:rPr>
                <w:rFonts w:asciiTheme="minorHAnsi" w:hAnsiTheme="minorHAnsi" w:cstheme="minorHAnsi"/>
                <w:sz w:val="22"/>
                <w:szCs w:val="22"/>
              </w:rPr>
              <w:t>Descrierea investiției</w:t>
            </w:r>
          </w:p>
          <w:p w14:paraId="7038106F" w14:textId="77777777" w:rsidR="00E61AD7" w:rsidRPr="00546009" w:rsidRDefault="00E61AD7" w:rsidP="00E61AD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46009">
              <w:rPr>
                <w:rFonts w:asciiTheme="minorHAnsi" w:hAnsiTheme="minorHAnsi" w:cstheme="minorHAnsi"/>
                <w:b/>
                <w:sz w:val="22"/>
                <w:szCs w:val="22"/>
              </w:rPr>
              <w:t>în conformitate cu contractul de lucrări încheiat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1DB6557" w14:textId="77777777" w:rsidR="00E61AD7" w:rsidRPr="00546009" w:rsidRDefault="00E61AD7" w:rsidP="00E61AD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46009">
              <w:rPr>
                <w:rFonts w:asciiTheme="minorHAnsi" w:hAnsiTheme="minorHAnsi" w:cstheme="minorHAnsi"/>
                <w:sz w:val="22"/>
                <w:szCs w:val="22"/>
              </w:rPr>
              <w:t>Modificări de soluție tehnică intervenite (dacă este cazul)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8CB8D8D" w14:textId="77777777" w:rsidR="00E61AD7" w:rsidRPr="00546009" w:rsidRDefault="00E61AD7" w:rsidP="00E61AD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46009">
              <w:rPr>
                <w:rFonts w:asciiTheme="minorHAnsi" w:hAnsiTheme="minorHAnsi" w:cstheme="minorHAnsi"/>
                <w:sz w:val="22"/>
                <w:szCs w:val="22"/>
              </w:rPr>
              <w:t>Indicatori tehnico-economici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40236FC" w14:textId="77777777" w:rsidR="00E61AD7" w:rsidRPr="00546009" w:rsidRDefault="00E61AD7" w:rsidP="00E61AD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46009">
              <w:rPr>
                <w:rFonts w:asciiTheme="minorHAnsi" w:hAnsiTheme="minorHAnsi" w:cstheme="minorHAnsi"/>
                <w:sz w:val="22"/>
                <w:szCs w:val="22"/>
              </w:rPr>
              <w:t>Document de aprobare a indicatorilor tehnico-economici</w:t>
            </w:r>
          </w:p>
        </w:tc>
      </w:tr>
      <w:tr w:rsidR="00E61AD7" w:rsidRPr="00546009" w14:paraId="4F12049A" w14:textId="77777777" w:rsidTr="00863E8B"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95F2C" w14:textId="77777777" w:rsidR="00E61AD7" w:rsidRPr="00546009" w:rsidRDefault="00E61AD7" w:rsidP="00E61AD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46009">
              <w:rPr>
                <w:rFonts w:asciiTheme="minorHAnsi" w:hAnsiTheme="minorHAnsi" w:cstheme="minorHAnsi"/>
                <w:sz w:val="22"/>
                <w:szCs w:val="22"/>
              </w:rPr>
              <w:t>Pentru fiecare element în parte se va menționa inclusiv soluția tehnică aleasă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4F7D3" w14:textId="77777777" w:rsidR="00E61AD7" w:rsidRPr="00546009" w:rsidRDefault="00E61AD7" w:rsidP="00E61AD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40F27" w14:textId="77777777" w:rsidR="00E61AD7" w:rsidRPr="00546009" w:rsidRDefault="00E61AD7" w:rsidP="00E61AD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6192A" w14:textId="77777777" w:rsidR="00E61AD7" w:rsidRPr="00546009" w:rsidRDefault="00E61AD7" w:rsidP="00E61AD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063D5" w14:textId="77777777" w:rsidR="00E61AD7" w:rsidRPr="00546009" w:rsidRDefault="00E61AD7" w:rsidP="00E61AD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46009">
              <w:rPr>
                <w:rFonts w:asciiTheme="minorHAnsi" w:hAnsiTheme="minorHAnsi" w:cstheme="minorHAnsi"/>
                <w:sz w:val="22"/>
                <w:szCs w:val="22"/>
              </w:rPr>
              <w:t xml:space="preserve">HCL </w:t>
            </w:r>
            <w:proofErr w:type="spellStart"/>
            <w:r w:rsidRPr="00546009">
              <w:rPr>
                <w:rFonts w:asciiTheme="minorHAnsi" w:hAnsiTheme="minorHAnsi" w:cstheme="minorHAnsi"/>
                <w:sz w:val="22"/>
                <w:szCs w:val="22"/>
              </w:rPr>
              <w:t>ş.a</w:t>
            </w:r>
            <w:proofErr w:type="spellEnd"/>
            <w:r w:rsidRPr="00546009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</w:p>
          <w:p w14:paraId="2392BAB9" w14:textId="77777777" w:rsidR="00E61AD7" w:rsidRPr="00546009" w:rsidRDefault="00E61AD7" w:rsidP="00E61AD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46009">
              <w:rPr>
                <w:rFonts w:asciiTheme="minorHAnsi" w:hAnsiTheme="minorHAnsi" w:cstheme="minorHAnsi"/>
                <w:sz w:val="22"/>
                <w:szCs w:val="22"/>
              </w:rPr>
              <w:t xml:space="preserve"> nr / data</w:t>
            </w:r>
          </w:p>
        </w:tc>
      </w:tr>
    </w:tbl>
    <w:p w14:paraId="01476709" w14:textId="77777777" w:rsidR="00E61AD7" w:rsidRPr="00546009" w:rsidRDefault="00E61AD7" w:rsidP="00E61AD7">
      <w:pPr>
        <w:rPr>
          <w:rFonts w:asciiTheme="minorHAnsi" w:hAnsiTheme="minorHAnsi" w:cstheme="minorHAnsi"/>
          <w:sz w:val="22"/>
          <w:szCs w:val="22"/>
        </w:rPr>
      </w:pPr>
    </w:p>
    <w:p w14:paraId="2B4864A4" w14:textId="77777777" w:rsidR="00E61AD7" w:rsidRPr="00546009" w:rsidRDefault="00E61AD7" w:rsidP="00E61AD7">
      <w:pPr>
        <w:numPr>
          <w:ilvl w:val="1"/>
          <w:numId w:val="17"/>
        </w:numPr>
        <w:tabs>
          <w:tab w:val="clear" w:pos="1474"/>
          <w:tab w:val="num" w:pos="567"/>
        </w:tabs>
        <w:rPr>
          <w:rFonts w:asciiTheme="minorHAnsi" w:hAnsiTheme="minorHAnsi" w:cstheme="minorHAnsi"/>
          <w:sz w:val="22"/>
          <w:szCs w:val="22"/>
        </w:rPr>
      </w:pPr>
      <w:r w:rsidRPr="00546009">
        <w:rPr>
          <w:rFonts w:asciiTheme="minorHAnsi" w:hAnsiTheme="minorHAnsi" w:cstheme="minorHAnsi"/>
          <w:sz w:val="22"/>
          <w:szCs w:val="22"/>
        </w:rPr>
        <w:t xml:space="preserve">Descrierea lucrărilor executate 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4"/>
        <w:gridCol w:w="1614"/>
        <w:gridCol w:w="1280"/>
        <w:gridCol w:w="1255"/>
        <w:gridCol w:w="1256"/>
        <w:gridCol w:w="1255"/>
        <w:gridCol w:w="1683"/>
      </w:tblGrid>
      <w:tr w:rsidR="00E61AD7" w:rsidRPr="00546009" w14:paraId="1132A5B1" w14:textId="77777777" w:rsidTr="00863E8B">
        <w:trPr>
          <w:trHeight w:val="436"/>
        </w:trPr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349AD0A" w14:textId="77777777" w:rsidR="00E61AD7" w:rsidRPr="00546009" w:rsidRDefault="00E61AD7" w:rsidP="00E61AD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46009">
              <w:rPr>
                <w:rFonts w:asciiTheme="minorHAnsi" w:hAnsiTheme="minorHAnsi" w:cstheme="minorHAnsi"/>
                <w:sz w:val="22"/>
                <w:szCs w:val="22"/>
              </w:rPr>
              <w:t>Denumire specialitate</w:t>
            </w:r>
          </w:p>
        </w:tc>
        <w:tc>
          <w:tcPr>
            <w:tcW w:w="1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C802639" w14:textId="77777777" w:rsidR="00E61AD7" w:rsidRPr="00546009" w:rsidRDefault="00E61AD7" w:rsidP="00E61AD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46009">
              <w:rPr>
                <w:rFonts w:asciiTheme="minorHAnsi" w:hAnsiTheme="minorHAnsi" w:cstheme="minorHAnsi"/>
                <w:b/>
                <w:sz w:val="22"/>
                <w:szCs w:val="22"/>
              </w:rPr>
              <w:t>Stadiul fizic al lucrărilor executate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B4722C6" w14:textId="77777777" w:rsidR="00E61AD7" w:rsidRPr="00546009" w:rsidRDefault="00E61AD7" w:rsidP="00E61AD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46009">
              <w:rPr>
                <w:rFonts w:asciiTheme="minorHAnsi" w:hAnsiTheme="minorHAnsi" w:cstheme="minorHAnsi"/>
                <w:sz w:val="22"/>
                <w:szCs w:val="22"/>
              </w:rPr>
              <w:t>Procent lucrări executate</w:t>
            </w:r>
          </w:p>
        </w:tc>
        <w:tc>
          <w:tcPr>
            <w:tcW w:w="2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30DE1C1" w14:textId="77777777" w:rsidR="00E61AD7" w:rsidRPr="00546009" w:rsidRDefault="00E61AD7" w:rsidP="00E61AD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46009">
              <w:rPr>
                <w:rFonts w:asciiTheme="minorHAnsi" w:hAnsiTheme="minorHAnsi" w:cstheme="minorHAnsi"/>
                <w:sz w:val="22"/>
                <w:szCs w:val="22"/>
              </w:rPr>
              <w:t xml:space="preserve">Lucrări executate </w:t>
            </w:r>
            <w:proofErr w:type="spellStart"/>
            <w:r w:rsidRPr="00546009">
              <w:rPr>
                <w:rFonts w:asciiTheme="minorHAnsi" w:hAnsiTheme="minorHAnsi" w:cstheme="minorHAnsi"/>
                <w:sz w:val="22"/>
                <w:szCs w:val="22"/>
              </w:rPr>
              <w:t>şi</w:t>
            </w:r>
            <w:proofErr w:type="spellEnd"/>
            <w:r w:rsidRPr="00546009">
              <w:rPr>
                <w:rFonts w:asciiTheme="minorHAnsi" w:hAnsiTheme="minorHAnsi" w:cstheme="minorHAnsi"/>
                <w:sz w:val="22"/>
                <w:szCs w:val="22"/>
              </w:rPr>
              <w:t xml:space="preserve"> plătite</w:t>
            </w:r>
          </w:p>
        </w:tc>
        <w:tc>
          <w:tcPr>
            <w:tcW w:w="2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69A86D0" w14:textId="77777777" w:rsidR="00E61AD7" w:rsidRPr="00546009" w:rsidRDefault="00E61AD7" w:rsidP="00E61AD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46009">
              <w:rPr>
                <w:rFonts w:asciiTheme="minorHAnsi" w:hAnsiTheme="minorHAnsi" w:cstheme="minorHAnsi"/>
                <w:sz w:val="22"/>
                <w:szCs w:val="22"/>
              </w:rPr>
              <w:t xml:space="preserve">Lucrări executate </w:t>
            </w:r>
            <w:proofErr w:type="spellStart"/>
            <w:r w:rsidRPr="00546009">
              <w:rPr>
                <w:rFonts w:asciiTheme="minorHAnsi" w:hAnsiTheme="minorHAnsi" w:cstheme="minorHAnsi"/>
                <w:sz w:val="22"/>
                <w:szCs w:val="22"/>
              </w:rPr>
              <w:t>şi</w:t>
            </w:r>
            <w:proofErr w:type="spellEnd"/>
            <w:r w:rsidRPr="00546009">
              <w:rPr>
                <w:rFonts w:asciiTheme="minorHAnsi" w:hAnsiTheme="minorHAnsi" w:cstheme="minorHAnsi"/>
                <w:sz w:val="22"/>
                <w:szCs w:val="22"/>
              </w:rPr>
              <w:t xml:space="preserve"> neplătite</w:t>
            </w:r>
          </w:p>
        </w:tc>
      </w:tr>
      <w:tr w:rsidR="00E61AD7" w:rsidRPr="00546009" w14:paraId="73B33B32" w14:textId="77777777" w:rsidTr="00863E8B">
        <w:trPr>
          <w:trHeight w:val="13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B3FC1" w14:textId="77777777" w:rsidR="00E61AD7" w:rsidRPr="00546009" w:rsidRDefault="00E61AD7" w:rsidP="00E61AD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9C1C1" w14:textId="77777777" w:rsidR="00E61AD7" w:rsidRPr="00546009" w:rsidRDefault="00E61AD7" w:rsidP="00E61AD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ADF82" w14:textId="77777777" w:rsidR="00E61AD7" w:rsidRPr="00546009" w:rsidRDefault="00E61AD7" w:rsidP="00E61AD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D4244" w14:textId="77777777" w:rsidR="00E61AD7" w:rsidRPr="00546009" w:rsidRDefault="00E61AD7" w:rsidP="00E61AD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46009">
              <w:rPr>
                <w:rFonts w:asciiTheme="minorHAnsi" w:hAnsiTheme="minorHAnsi" w:cstheme="minorHAnsi"/>
                <w:sz w:val="22"/>
                <w:szCs w:val="22"/>
              </w:rPr>
              <w:t>Fără TVA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3DB7B" w14:textId="77777777" w:rsidR="00E61AD7" w:rsidRPr="00546009" w:rsidRDefault="00E61AD7" w:rsidP="00E61AD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46009">
              <w:rPr>
                <w:rFonts w:asciiTheme="minorHAnsi" w:hAnsiTheme="minorHAnsi" w:cstheme="minorHAnsi"/>
                <w:sz w:val="22"/>
                <w:szCs w:val="22"/>
              </w:rPr>
              <w:t>Fără TVA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7E10A" w14:textId="77777777" w:rsidR="00E61AD7" w:rsidRPr="00546009" w:rsidRDefault="00E61AD7" w:rsidP="00E61AD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46009">
              <w:rPr>
                <w:rFonts w:asciiTheme="minorHAnsi" w:hAnsiTheme="minorHAnsi" w:cstheme="minorHAnsi"/>
                <w:sz w:val="22"/>
                <w:szCs w:val="22"/>
              </w:rPr>
              <w:t>TVA aferent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110ED" w14:textId="77777777" w:rsidR="00E61AD7" w:rsidRPr="00546009" w:rsidRDefault="00E61AD7" w:rsidP="00E61AD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46009">
              <w:rPr>
                <w:rFonts w:asciiTheme="minorHAnsi" w:hAnsiTheme="minorHAnsi" w:cstheme="minorHAnsi"/>
                <w:sz w:val="22"/>
                <w:szCs w:val="22"/>
              </w:rPr>
              <w:t>TVA aferent</w:t>
            </w:r>
          </w:p>
        </w:tc>
      </w:tr>
      <w:tr w:rsidR="00E61AD7" w:rsidRPr="00546009" w14:paraId="3F891AEF" w14:textId="77777777" w:rsidTr="00863E8B">
        <w:trPr>
          <w:trHeight w:val="510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2EAF8" w14:textId="77777777" w:rsidR="00E61AD7" w:rsidRPr="00546009" w:rsidRDefault="00E61AD7" w:rsidP="00E61AD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46009">
              <w:rPr>
                <w:rFonts w:asciiTheme="minorHAnsi" w:hAnsiTheme="minorHAnsi" w:cstheme="minorHAnsi"/>
                <w:sz w:val="22"/>
                <w:szCs w:val="22"/>
              </w:rPr>
              <w:t xml:space="preserve">Denumirea specialității se va menționa exact ca în devizul din oferta câștigătoare 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D0509" w14:textId="77777777" w:rsidR="00E61AD7" w:rsidRPr="00546009" w:rsidRDefault="00E61AD7" w:rsidP="00E61AD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6F50B" w14:textId="77777777" w:rsidR="00E61AD7" w:rsidRPr="00546009" w:rsidRDefault="00E61AD7" w:rsidP="00E61AD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3B1D6" w14:textId="77777777" w:rsidR="00E61AD7" w:rsidRPr="00546009" w:rsidRDefault="00E61AD7" w:rsidP="00E61AD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A4EE9" w14:textId="77777777" w:rsidR="00E61AD7" w:rsidRPr="00546009" w:rsidRDefault="00E61AD7" w:rsidP="00E61AD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21743" w14:textId="77777777" w:rsidR="00E61AD7" w:rsidRPr="00546009" w:rsidRDefault="00E61AD7" w:rsidP="00E61AD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33E48" w14:textId="77777777" w:rsidR="00E61AD7" w:rsidRPr="00546009" w:rsidRDefault="00E61AD7" w:rsidP="00E61AD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9DB274F" w14:textId="77777777" w:rsidR="00E61AD7" w:rsidRPr="00546009" w:rsidRDefault="00E61AD7" w:rsidP="00E61AD7">
      <w:pPr>
        <w:rPr>
          <w:rFonts w:asciiTheme="minorHAnsi" w:hAnsiTheme="minorHAnsi" w:cstheme="minorHAnsi"/>
          <w:sz w:val="22"/>
          <w:szCs w:val="22"/>
        </w:rPr>
      </w:pPr>
    </w:p>
    <w:p w14:paraId="377FA511" w14:textId="77777777" w:rsidR="00E61AD7" w:rsidRPr="00546009" w:rsidRDefault="00E61AD7" w:rsidP="00E61AD7">
      <w:pPr>
        <w:numPr>
          <w:ilvl w:val="1"/>
          <w:numId w:val="17"/>
        </w:numPr>
        <w:tabs>
          <w:tab w:val="clear" w:pos="1474"/>
          <w:tab w:val="num" w:pos="567"/>
        </w:tabs>
        <w:rPr>
          <w:rFonts w:asciiTheme="minorHAnsi" w:hAnsiTheme="minorHAnsi" w:cstheme="minorHAnsi"/>
          <w:sz w:val="22"/>
          <w:szCs w:val="22"/>
        </w:rPr>
      </w:pPr>
      <w:r w:rsidRPr="00546009">
        <w:rPr>
          <w:rFonts w:asciiTheme="minorHAnsi" w:hAnsiTheme="minorHAnsi" w:cstheme="minorHAnsi"/>
          <w:sz w:val="22"/>
          <w:szCs w:val="22"/>
        </w:rPr>
        <w:t>Descrierea lucrărilor rămase de executat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4"/>
        <w:gridCol w:w="1965"/>
        <w:gridCol w:w="2126"/>
        <w:gridCol w:w="2569"/>
        <w:gridCol w:w="1683"/>
      </w:tblGrid>
      <w:tr w:rsidR="00E61AD7" w:rsidRPr="00546009" w14:paraId="4B578AC8" w14:textId="77777777" w:rsidTr="00863E8B">
        <w:trPr>
          <w:trHeight w:val="182"/>
        </w:trPr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6EC4CD3" w14:textId="77777777" w:rsidR="00E61AD7" w:rsidRPr="00546009" w:rsidRDefault="00E61AD7" w:rsidP="00E61AD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46009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Denumire specialitate</w:t>
            </w:r>
          </w:p>
        </w:tc>
        <w:tc>
          <w:tcPr>
            <w:tcW w:w="19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24C17B7" w14:textId="77777777" w:rsidR="00E61AD7" w:rsidRPr="00546009" w:rsidRDefault="00E61AD7" w:rsidP="00E61AD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46009">
              <w:rPr>
                <w:rFonts w:asciiTheme="minorHAnsi" w:hAnsiTheme="minorHAnsi" w:cstheme="minorHAnsi"/>
                <w:b/>
                <w:sz w:val="22"/>
                <w:szCs w:val="22"/>
              </w:rPr>
              <w:t>Lucrări rămase de executat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C3691E2" w14:textId="77777777" w:rsidR="00E61AD7" w:rsidRPr="00546009" w:rsidRDefault="00E61AD7" w:rsidP="00E61AD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46009">
              <w:rPr>
                <w:rFonts w:asciiTheme="minorHAnsi" w:hAnsiTheme="minorHAnsi" w:cstheme="minorHAnsi"/>
                <w:sz w:val="22"/>
                <w:szCs w:val="22"/>
              </w:rPr>
              <w:t>Procent lucrări rămase de executat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487731A" w14:textId="77777777" w:rsidR="00E61AD7" w:rsidRPr="00546009" w:rsidRDefault="00E61AD7" w:rsidP="00E61AD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46009">
              <w:rPr>
                <w:rFonts w:asciiTheme="minorHAnsi" w:hAnsiTheme="minorHAnsi" w:cstheme="minorHAnsi"/>
                <w:sz w:val="22"/>
                <w:szCs w:val="22"/>
              </w:rPr>
              <w:t>Valoare lucrări rămase de executat</w:t>
            </w:r>
          </w:p>
        </w:tc>
      </w:tr>
      <w:tr w:rsidR="00E61AD7" w:rsidRPr="00546009" w14:paraId="7090CED8" w14:textId="77777777" w:rsidTr="00863E8B">
        <w:trPr>
          <w:trHeight w:val="13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3E86E" w14:textId="77777777" w:rsidR="00E61AD7" w:rsidRPr="00546009" w:rsidRDefault="00E61AD7" w:rsidP="00E61AD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8B2A2" w14:textId="77777777" w:rsidR="00E61AD7" w:rsidRPr="00546009" w:rsidRDefault="00E61AD7" w:rsidP="00E61AD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9AF45" w14:textId="77777777" w:rsidR="00E61AD7" w:rsidRPr="00546009" w:rsidRDefault="00E61AD7" w:rsidP="00E61AD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5A94F" w14:textId="77777777" w:rsidR="00E61AD7" w:rsidRPr="00546009" w:rsidRDefault="00E61AD7" w:rsidP="00E61AD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46009">
              <w:rPr>
                <w:rFonts w:asciiTheme="minorHAnsi" w:hAnsiTheme="minorHAnsi" w:cstheme="minorHAnsi"/>
                <w:sz w:val="22"/>
                <w:szCs w:val="22"/>
              </w:rPr>
              <w:t>Fără TVA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CFADE" w14:textId="77777777" w:rsidR="00E61AD7" w:rsidRPr="00546009" w:rsidRDefault="00E61AD7" w:rsidP="00E61AD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46009">
              <w:rPr>
                <w:rFonts w:asciiTheme="minorHAnsi" w:hAnsiTheme="minorHAnsi" w:cstheme="minorHAnsi"/>
                <w:sz w:val="22"/>
                <w:szCs w:val="22"/>
              </w:rPr>
              <w:t>Fără TVA</w:t>
            </w:r>
          </w:p>
        </w:tc>
      </w:tr>
      <w:tr w:rsidR="00E61AD7" w:rsidRPr="00546009" w14:paraId="24D936AD" w14:textId="77777777" w:rsidTr="00863E8B">
        <w:trPr>
          <w:trHeight w:val="483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C1725" w14:textId="77777777" w:rsidR="00E61AD7" w:rsidRPr="00546009" w:rsidRDefault="00E61AD7" w:rsidP="00E61AD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46009">
              <w:rPr>
                <w:rFonts w:asciiTheme="minorHAnsi" w:hAnsiTheme="minorHAnsi" w:cstheme="minorHAnsi"/>
                <w:sz w:val="22"/>
                <w:szCs w:val="22"/>
              </w:rPr>
              <w:t>Denumirea specialității se va menționa exact ca în devizul din oferta câștigătoare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0EF30" w14:textId="77777777" w:rsidR="00E61AD7" w:rsidRPr="00546009" w:rsidRDefault="00E61AD7" w:rsidP="00E61AD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4CAF3" w14:textId="77777777" w:rsidR="00E61AD7" w:rsidRPr="00546009" w:rsidRDefault="00E61AD7" w:rsidP="00E61AD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A7CD5" w14:textId="77777777" w:rsidR="00E61AD7" w:rsidRPr="00546009" w:rsidRDefault="00E61AD7" w:rsidP="00E61AD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3C5D5" w14:textId="77777777" w:rsidR="00E61AD7" w:rsidRPr="00546009" w:rsidRDefault="00E61AD7" w:rsidP="00E61AD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3C134A76" w14:textId="77777777" w:rsidR="00E61AD7" w:rsidRPr="00546009" w:rsidRDefault="00E61AD7" w:rsidP="00E61AD7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4B1C72DF" w14:textId="77777777" w:rsidR="00E61AD7" w:rsidRPr="00546009" w:rsidRDefault="00E61AD7" w:rsidP="00E61AD7">
      <w:pPr>
        <w:numPr>
          <w:ilvl w:val="0"/>
          <w:numId w:val="17"/>
        </w:numPr>
        <w:rPr>
          <w:rFonts w:asciiTheme="minorHAnsi" w:hAnsiTheme="minorHAnsi" w:cstheme="minorHAnsi"/>
          <w:b/>
          <w:bCs/>
          <w:sz w:val="22"/>
          <w:szCs w:val="22"/>
        </w:rPr>
      </w:pPr>
      <w:r w:rsidRPr="00546009">
        <w:rPr>
          <w:rFonts w:asciiTheme="minorHAnsi" w:hAnsiTheme="minorHAnsi" w:cstheme="minorHAnsi"/>
          <w:b/>
          <w:bCs/>
          <w:sz w:val="22"/>
          <w:szCs w:val="22"/>
        </w:rPr>
        <w:t>Anexe</w:t>
      </w:r>
    </w:p>
    <w:p w14:paraId="1D6FC555" w14:textId="77777777" w:rsidR="00E61AD7" w:rsidRPr="00546009" w:rsidRDefault="00E61AD7" w:rsidP="00E61AD7">
      <w:pPr>
        <w:numPr>
          <w:ilvl w:val="0"/>
          <w:numId w:val="18"/>
        </w:numPr>
        <w:rPr>
          <w:rFonts w:asciiTheme="minorHAnsi" w:hAnsiTheme="minorHAnsi" w:cstheme="minorHAnsi"/>
          <w:bCs/>
          <w:sz w:val="22"/>
          <w:szCs w:val="22"/>
        </w:rPr>
      </w:pPr>
      <w:r w:rsidRPr="00546009">
        <w:rPr>
          <w:rFonts w:asciiTheme="minorHAnsi" w:hAnsiTheme="minorHAnsi" w:cstheme="minorHAnsi"/>
          <w:bCs/>
          <w:sz w:val="22"/>
          <w:szCs w:val="22"/>
        </w:rPr>
        <w:t xml:space="preserve">buget detaliat al lucrărilor executate </w:t>
      </w:r>
      <w:proofErr w:type="spellStart"/>
      <w:r w:rsidRPr="00546009">
        <w:rPr>
          <w:rFonts w:asciiTheme="minorHAnsi" w:hAnsiTheme="minorHAnsi" w:cstheme="minorHAnsi"/>
          <w:bCs/>
          <w:sz w:val="22"/>
          <w:szCs w:val="22"/>
        </w:rPr>
        <w:t>şi</w:t>
      </w:r>
      <w:proofErr w:type="spellEnd"/>
      <w:r w:rsidRPr="00546009">
        <w:rPr>
          <w:rFonts w:asciiTheme="minorHAnsi" w:hAnsiTheme="minorHAnsi" w:cstheme="minorHAnsi"/>
          <w:bCs/>
          <w:sz w:val="22"/>
          <w:szCs w:val="22"/>
        </w:rPr>
        <w:t xml:space="preserve"> plătite, al lucrărilor executate </w:t>
      </w:r>
      <w:proofErr w:type="spellStart"/>
      <w:r w:rsidRPr="00546009">
        <w:rPr>
          <w:rFonts w:asciiTheme="minorHAnsi" w:hAnsiTheme="minorHAnsi" w:cstheme="minorHAnsi"/>
          <w:bCs/>
          <w:sz w:val="22"/>
          <w:szCs w:val="22"/>
        </w:rPr>
        <w:t>şi</w:t>
      </w:r>
      <w:proofErr w:type="spellEnd"/>
      <w:r w:rsidRPr="00546009">
        <w:rPr>
          <w:rFonts w:asciiTheme="minorHAnsi" w:hAnsiTheme="minorHAnsi" w:cstheme="minorHAnsi"/>
          <w:bCs/>
          <w:sz w:val="22"/>
          <w:szCs w:val="22"/>
        </w:rPr>
        <w:t xml:space="preserve"> neplătite </w:t>
      </w:r>
      <w:proofErr w:type="spellStart"/>
      <w:r w:rsidRPr="00546009">
        <w:rPr>
          <w:rFonts w:asciiTheme="minorHAnsi" w:hAnsiTheme="minorHAnsi" w:cstheme="minorHAnsi"/>
          <w:bCs/>
          <w:sz w:val="22"/>
          <w:szCs w:val="22"/>
        </w:rPr>
        <w:t>şi</w:t>
      </w:r>
      <w:proofErr w:type="spellEnd"/>
      <w:r w:rsidRPr="00546009">
        <w:rPr>
          <w:rFonts w:asciiTheme="minorHAnsi" w:hAnsiTheme="minorHAnsi" w:cstheme="minorHAnsi"/>
          <w:bCs/>
          <w:sz w:val="22"/>
          <w:szCs w:val="22"/>
        </w:rPr>
        <w:t xml:space="preserve"> respectiv al lucrărilor ce urmează a mai fi executate.</w:t>
      </w:r>
    </w:p>
    <w:p w14:paraId="63F20C11" w14:textId="77777777" w:rsidR="00E61AD7" w:rsidRPr="00546009" w:rsidRDefault="00E61AD7" w:rsidP="00E61AD7">
      <w:pPr>
        <w:rPr>
          <w:rFonts w:asciiTheme="minorHAnsi" w:hAnsiTheme="minorHAnsi" w:cstheme="minorHAnsi"/>
          <w:sz w:val="22"/>
          <w:szCs w:val="22"/>
        </w:rPr>
      </w:pPr>
    </w:p>
    <w:p w14:paraId="57C5DF3C" w14:textId="77777777" w:rsidR="00E61AD7" w:rsidRPr="00546009" w:rsidRDefault="00E61AD7" w:rsidP="00E61AD7">
      <w:pPr>
        <w:rPr>
          <w:rFonts w:asciiTheme="minorHAnsi" w:hAnsiTheme="minorHAnsi" w:cstheme="minorHAnsi"/>
          <w:sz w:val="22"/>
          <w:szCs w:val="22"/>
        </w:rPr>
      </w:pPr>
      <w:r w:rsidRPr="00546009">
        <w:rPr>
          <w:rFonts w:asciiTheme="minorHAnsi" w:hAnsiTheme="minorHAnsi" w:cstheme="minorHAnsi"/>
          <w:sz w:val="22"/>
          <w:szCs w:val="22"/>
        </w:rPr>
        <w:t>Centralizator al documentelor de plată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1869"/>
        <w:gridCol w:w="1161"/>
        <w:gridCol w:w="1789"/>
        <w:gridCol w:w="1161"/>
        <w:gridCol w:w="2666"/>
      </w:tblGrid>
      <w:tr w:rsidR="00E61AD7" w:rsidRPr="00546009" w14:paraId="155F69E0" w14:textId="77777777" w:rsidTr="00863E8B">
        <w:trPr>
          <w:trHeight w:val="210"/>
        </w:trPr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1F2B0" w14:textId="77777777" w:rsidR="00E61AD7" w:rsidRPr="00546009" w:rsidRDefault="00E61AD7" w:rsidP="00E61AD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46009">
              <w:rPr>
                <w:rFonts w:asciiTheme="minorHAnsi" w:hAnsiTheme="minorHAnsi" w:cstheme="minorHAnsi"/>
                <w:sz w:val="22"/>
                <w:szCs w:val="22"/>
              </w:rPr>
              <w:t>Situație de lucrări</w:t>
            </w:r>
          </w:p>
        </w:tc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82760" w14:textId="77777777" w:rsidR="00E61AD7" w:rsidRPr="00546009" w:rsidRDefault="00E61AD7" w:rsidP="00E61AD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46009">
              <w:rPr>
                <w:rFonts w:asciiTheme="minorHAnsi" w:hAnsiTheme="minorHAnsi" w:cstheme="minorHAnsi"/>
                <w:sz w:val="22"/>
                <w:szCs w:val="22"/>
              </w:rPr>
              <w:t>Factură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B54C2" w14:textId="77777777" w:rsidR="00E61AD7" w:rsidRPr="00546009" w:rsidRDefault="00E61AD7" w:rsidP="00E61AD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46009">
              <w:rPr>
                <w:rFonts w:asciiTheme="minorHAnsi" w:hAnsiTheme="minorHAnsi" w:cstheme="minorHAnsi"/>
                <w:sz w:val="22"/>
                <w:szCs w:val="22"/>
              </w:rPr>
              <w:t>Document plată</w:t>
            </w:r>
          </w:p>
        </w:tc>
      </w:tr>
      <w:tr w:rsidR="00E61AD7" w:rsidRPr="00546009" w14:paraId="78A94BA9" w14:textId="77777777" w:rsidTr="00863E8B">
        <w:trPr>
          <w:trHeight w:val="54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D7039" w14:textId="77777777" w:rsidR="00E61AD7" w:rsidRPr="00546009" w:rsidRDefault="00E61AD7" w:rsidP="00E61AD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46009">
              <w:rPr>
                <w:rFonts w:asciiTheme="minorHAnsi" w:hAnsiTheme="minorHAnsi" w:cstheme="minorHAnsi"/>
                <w:sz w:val="22"/>
                <w:szCs w:val="22"/>
              </w:rPr>
              <w:t>(nr/data)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6F6DF" w14:textId="77777777" w:rsidR="00E61AD7" w:rsidRPr="00546009" w:rsidRDefault="00E61AD7" w:rsidP="00E61AD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46009">
              <w:rPr>
                <w:rFonts w:asciiTheme="minorHAnsi" w:hAnsiTheme="minorHAnsi" w:cstheme="minorHAnsi"/>
                <w:sz w:val="22"/>
                <w:szCs w:val="22"/>
              </w:rPr>
              <w:t>Valoare totală, în lei, inclusiv TVA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9C3BF" w14:textId="77777777" w:rsidR="00E61AD7" w:rsidRPr="00546009" w:rsidRDefault="00E61AD7" w:rsidP="00E61AD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46009">
              <w:rPr>
                <w:rFonts w:asciiTheme="minorHAnsi" w:hAnsiTheme="minorHAnsi" w:cstheme="minorHAnsi"/>
                <w:sz w:val="22"/>
                <w:szCs w:val="22"/>
              </w:rPr>
              <w:t>(nr/data)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73E19" w14:textId="77777777" w:rsidR="00E61AD7" w:rsidRPr="00546009" w:rsidRDefault="00E61AD7" w:rsidP="00E61AD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46009">
              <w:rPr>
                <w:rFonts w:asciiTheme="minorHAnsi" w:hAnsiTheme="minorHAnsi" w:cstheme="minorHAnsi"/>
                <w:sz w:val="22"/>
                <w:szCs w:val="22"/>
              </w:rPr>
              <w:t>Valoare totală, în lei, inclusiv TVA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5F20A" w14:textId="77777777" w:rsidR="00E61AD7" w:rsidRPr="00546009" w:rsidRDefault="00E61AD7" w:rsidP="00E61AD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46009">
              <w:rPr>
                <w:rFonts w:asciiTheme="minorHAnsi" w:hAnsiTheme="minorHAnsi" w:cstheme="minorHAnsi"/>
                <w:sz w:val="22"/>
                <w:szCs w:val="22"/>
              </w:rPr>
              <w:t>(nr/data)</w:t>
            </w: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342DF" w14:textId="77777777" w:rsidR="00E61AD7" w:rsidRPr="00546009" w:rsidRDefault="00E61AD7" w:rsidP="00E61AD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46009">
              <w:rPr>
                <w:rFonts w:asciiTheme="minorHAnsi" w:hAnsiTheme="minorHAnsi" w:cstheme="minorHAnsi"/>
                <w:sz w:val="22"/>
                <w:szCs w:val="22"/>
              </w:rPr>
              <w:t>Valoare totală, în lei, inclusiv TVA</w:t>
            </w:r>
          </w:p>
        </w:tc>
      </w:tr>
      <w:tr w:rsidR="00E61AD7" w:rsidRPr="00546009" w14:paraId="3D16600C" w14:textId="77777777" w:rsidTr="00863E8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88CC1" w14:textId="77777777" w:rsidR="00E61AD7" w:rsidRPr="00546009" w:rsidRDefault="00E61AD7" w:rsidP="00E61AD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46009">
              <w:rPr>
                <w:rFonts w:asciiTheme="minorHAnsi" w:hAnsiTheme="minorHAnsi" w:cstheme="minorHAnsi"/>
                <w:sz w:val="22"/>
                <w:szCs w:val="22"/>
              </w:rPr>
              <w:t>……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C936A" w14:textId="77777777" w:rsidR="00E61AD7" w:rsidRPr="00546009" w:rsidRDefault="00E61AD7" w:rsidP="00E61AD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03867" w14:textId="77777777" w:rsidR="00E61AD7" w:rsidRPr="00546009" w:rsidRDefault="00E61AD7" w:rsidP="00E61AD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09AAA" w14:textId="77777777" w:rsidR="00E61AD7" w:rsidRPr="00546009" w:rsidRDefault="00E61AD7" w:rsidP="00E61AD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A3E07" w14:textId="77777777" w:rsidR="00E61AD7" w:rsidRPr="00546009" w:rsidRDefault="00E61AD7" w:rsidP="00E61AD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A7D52" w14:textId="77777777" w:rsidR="00E61AD7" w:rsidRPr="00546009" w:rsidRDefault="00E61AD7" w:rsidP="00E61AD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61AD7" w:rsidRPr="00546009" w14:paraId="76407C5D" w14:textId="77777777" w:rsidTr="00863E8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F7B1D" w14:textId="77777777" w:rsidR="00E61AD7" w:rsidRPr="00546009" w:rsidRDefault="00E61AD7" w:rsidP="00E61AD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46009">
              <w:rPr>
                <w:rFonts w:asciiTheme="minorHAnsi" w:hAnsiTheme="minorHAnsi" w:cstheme="minorHAnsi"/>
                <w:sz w:val="22"/>
                <w:szCs w:val="22"/>
              </w:rPr>
              <w:t>TOTAL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2B757" w14:textId="77777777" w:rsidR="00E61AD7" w:rsidRPr="00546009" w:rsidRDefault="00E61AD7" w:rsidP="00E61AD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05A19" w14:textId="77777777" w:rsidR="00E61AD7" w:rsidRPr="00546009" w:rsidRDefault="00E61AD7" w:rsidP="00E61AD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46009">
              <w:rPr>
                <w:rFonts w:asciiTheme="minorHAnsi" w:hAnsiTheme="minorHAnsi" w:cstheme="minorHAnsi"/>
                <w:sz w:val="22"/>
                <w:szCs w:val="22"/>
              </w:rPr>
              <w:t>TOTAL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D5497" w14:textId="77777777" w:rsidR="00E61AD7" w:rsidRPr="00546009" w:rsidRDefault="00E61AD7" w:rsidP="00E61AD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2E0BA" w14:textId="77777777" w:rsidR="00E61AD7" w:rsidRPr="00546009" w:rsidRDefault="00E61AD7" w:rsidP="00E61AD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46009">
              <w:rPr>
                <w:rFonts w:asciiTheme="minorHAnsi" w:hAnsiTheme="minorHAnsi" w:cstheme="minorHAnsi"/>
                <w:sz w:val="22"/>
                <w:szCs w:val="22"/>
              </w:rPr>
              <w:t>TOTAL</w:t>
            </w: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3F811" w14:textId="77777777" w:rsidR="00E61AD7" w:rsidRPr="00546009" w:rsidRDefault="00E61AD7" w:rsidP="00E61AD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2EFF3F9" w14:textId="77777777" w:rsidR="00E61AD7" w:rsidRPr="00546009" w:rsidRDefault="00E61AD7" w:rsidP="00E61AD7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2"/>
        <w:gridCol w:w="788"/>
        <w:gridCol w:w="92"/>
        <w:gridCol w:w="637"/>
        <w:gridCol w:w="85"/>
        <w:gridCol w:w="641"/>
        <w:gridCol w:w="59"/>
        <w:gridCol w:w="1134"/>
        <w:gridCol w:w="731"/>
        <w:gridCol w:w="169"/>
        <w:gridCol w:w="546"/>
        <w:gridCol w:w="145"/>
        <w:gridCol w:w="1270"/>
        <w:gridCol w:w="623"/>
        <w:gridCol w:w="156"/>
        <w:gridCol w:w="535"/>
        <w:gridCol w:w="1070"/>
      </w:tblGrid>
      <w:tr w:rsidR="00E61AD7" w:rsidRPr="00546009" w14:paraId="64AB2057" w14:textId="77777777" w:rsidTr="00E61AD7">
        <w:trPr>
          <w:trHeight w:val="456"/>
        </w:trPr>
        <w:tc>
          <w:tcPr>
            <w:tcW w:w="8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FED38" w14:textId="77777777" w:rsidR="00E61AD7" w:rsidRPr="00546009" w:rsidRDefault="00E61AD7" w:rsidP="00E61AD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46009">
              <w:rPr>
                <w:rFonts w:asciiTheme="minorHAnsi" w:hAnsiTheme="minorHAnsi" w:cstheme="minorHAnsi"/>
                <w:sz w:val="22"/>
                <w:szCs w:val="22"/>
              </w:rPr>
              <w:t>Nr.</w:t>
            </w:r>
          </w:p>
          <w:p w14:paraId="2E5C49D9" w14:textId="77777777" w:rsidR="00E61AD7" w:rsidRPr="00546009" w:rsidRDefault="00E61AD7" w:rsidP="00E61AD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46009">
              <w:rPr>
                <w:rFonts w:asciiTheme="minorHAnsi" w:hAnsiTheme="minorHAnsi" w:cstheme="minorHAnsi"/>
                <w:sz w:val="22"/>
                <w:szCs w:val="22"/>
              </w:rPr>
              <w:t>crt.</w:t>
            </w:r>
          </w:p>
        </w:tc>
        <w:tc>
          <w:tcPr>
            <w:tcW w:w="8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9CEC5" w14:textId="77777777" w:rsidR="00E61AD7" w:rsidRPr="00546009" w:rsidRDefault="00E61AD7" w:rsidP="00E61AD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46009">
              <w:rPr>
                <w:rFonts w:asciiTheme="minorHAnsi" w:hAnsiTheme="minorHAnsi" w:cstheme="minorHAnsi"/>
                <w:sz w:val="22"/>
                <w:szCs w:val="22"/>
              </w:rPr>
              <w:t>Capitol lucrări</w:t>
            </w:r>
          </w:p>
        </w:tc>
        <w:tc>
          <w:tcPr>
            <w:tcW w:w="25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E133D" w14:textId="77777777" w:rsidR="00E61AD7" w:rsidRPr="00546009" w:rsidRDefault="00E61AD7" w:rsidP="00E61AD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46009">
              <w:rPr>
                <w:rFonts w:asciiTheme="minorHAnsi" w:hAnsiTheme="minorHAnsi" w:cstheme="minorHAnsi"/>
                <w:sz w:val="22"/>
                <w:szCs w:val="22"/>
              </w:rPr>
              <w:t>Valoare de ofertare (lei)</w:t>
            </w:r>
          </w:p>
        </w:tc>
        <w:tc>
          <w:tcPr>
            <w:tcW w:w="28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4E36D" w14:textId="77777777" w:rsidR="00E61AD7" w:rsidRPr="00546009" w:rsidRDefault="00E61AD7" w:rsidP="00E61AD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46009">
              <w:rPr>
                <w:rFonts w:asciiTheme="minorHAnsi" w:hAnsiTheme="minorHAnsi" w:cstheme="minorHAnsi"/>
                <w:sz w:val="22"/>
                <w:szCs w:val="22"/>
              </w:rPr>
              <w:t>Valoare lucrări executate</w:t>
            </w:r>
          </w:p>
          <w:p w14:paraId="6A55A563" w14:textId="77777777" w:rsidR="00E61AD7" w:rsidRPr="00546009" w:rsidRDefault="00E61AD7" w:rsidP="00E61AD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46009">
              <w:rPr>
                <w:rFonts w:asciiTheme="minorHAnsi" w:hAnsiTheme="minorHAnsi" w:cstheme="minorHAnsi"/>
                <w:sz w:val="22"/>
                <w:szCs w:val="22"/>
              </w:rPr>
              <w:t>(lei)</w:t>
            </w:r>
          </w:p>
        </w:tc>
        <w:tc>
          <w:tcPr>
            <w:tcW w:w="23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6AA2B" w14:textId="77777777" w:rsidR="00E61AD7" w:rsidRPr="00546009" w:rsidRDefault="00E61AD7" w:rsidP="00E61AD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46009">
              <w:rPr>
                <w:rFonts w:asciiTheme="minorHAnsi" w:hAnsiTheme="minorHAnsi" w:cstheme="minorHAnsi"/>
                <w:sz w:val="22"/>
                <w:szCs w:val="22"/>
              </w:rPr>
              <w:t>Rest de executat</w:t>
            </w:r>
          </w:p>
        </w:tc>
      </w:tr>
      <w:tr w:rsidR="00E61AD7" w:rsidRPr="00546009" w14:paraId="42D47B92" w14:textId="77777777" w:rsidTr="00E61AD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49907" w14:textId="77777777" w:rsidR="00E61AD7" w:rsidRPr="00546009" w:rsidRDefault="00E61AD7" w:rsidP="00E61AD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F58D8" w14:textId="77777777" w:rsidR="00E61AD7" w:rsidRPr="00546009" w:rsidRDefault="00E61AD7" w:rsidP="00E61AD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00BE5" w14:textId="77777777" w:rsidR="00E61AD7" w:rsidRPr="00546009" w:rsidRDefault="00E61AD7" w:rsidP="00E61AD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46009">
              <w:rPr>
                <w:rFonts w:asciiTheme="minorHAnsi" w:hAnsiTheme="minorHAnsi" w:cstheme="minorHAnsi"/>
                <w:sz w:val="22"/>
                <w:szCs w:val="22"/>
              </w:rPr>
              <w:t>Preț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5173A" w14:textId="77777777" w:rsidR="00E61AD7" w:rsidRPr="00546009" w:rsidRDefault="00E61AD7" w:rsidP="00E61AD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46009">
              <w:rPr>
                <w:rFonts w:asciiTheme="minorHAnsi" w:hAnsiTheme="minorHAnsi" w:cstheme="minorHAnsi"/>
                <w:sz w:val="22"/>
                <w:szCs w:val="22"/>
              </w:rPr>
              <w:t>TVA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8C70B" w14:textId="77777777" w:rsidR="00E61AD7" w:rsidRPr="00546009" w:rsidRDefault="00E61AD7" w:rsidP="00E61AD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46009">
              <w:rPr>
                <w:rFonts w:asciiTheme="minorHAnsi" w:hAnsiTheme="minorHAnsi" w:cstheme="minorHAnsi"/>
                <w:sz w:val="22"/>
                <w:szCs w:val="22"/>
              </w:rPr>
              <w:t>Total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8A299" w14:textId="77777777" w:rsidR="00E61AD7" w:rsidRPr="00546009" w:rsidRDefault="00E61AD7" w:rsidP="00E61AD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46009">
              <w:rPr>
                <w:rFonts w:asciiTheme="minorHAnsi" w:hAnsiTheme="minorHAnsi" w:cstheme="minorHAnsi"/>
                <w:sz w:val="22"/>
                <w:szCs w:val="22"/>
              </w:rPr>
              <w:t>Preț</w:t>
            </w:r>
          </w:p>
        </w:tc>
        <w:tc>
          <w:tcPr>
            <w:tcW w:w="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2AADC" w14:textId="77777777" w:rsidR="00E61AD7" w:rsidRPr="00546009" w:rsidRDefault="00E61AD7" w:rsidP="00E61AD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46009">
              <w:rPr>
                <w:rFonts w:asciiTheme="minorHAnsi" w:hAnsiTheme="minorHAnsi" w:cstheme="minorHAnsi"/>
                <w:sz w:val="22"/>
                <w:szCs w:val="22"/>
              </w:rPr>
              <w:t>TVA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1ADAF" w14:textId="77777777" w:rsidR="00E61AD7" w:rsidRPr="00546009" w:rsidRDefault="00E61AD7" w:rsidP="00E61AD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46009">
              <w:rPr>
                <w:rFonts w:asciiTheme="minorHAnsi" w:hAnsiTheme="minorHAnsi" w:cstheme="minorHAnsi"/>
                <w:sz w:val="22"/>
                <w:szCs w:val="22"/>
              </w:rPr>
              <w:t>Total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104C4" w14:textId="77777777" w:rsidR="00E61AD7" w:rsidRPr="00546009" w:rsidRDefault="00E61AD7" w:rsidP="00E61AD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46009">
              <w:rPr>
                <w:rFonts w:asciiTheme="minorHAnsi" w:hAnsiTheme="minorHAnsi" w:cstheme="minorHAnsi"/>
                <w:sz w:val="22"/>
                <w:szCs w:val="22"/>
              </w:rPr>
              <w:t>Preț</w:t>
            </w:r>
          </w:p>
        </w:tc>
        <w:tc>
          <w:tcPr>
            <w:tcW w:w="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0A627" w14:textId="77777777" w:rsidR="00E61AD7" w:rsidRPr="00546009" w:rsidRDefault="00E61AD7" w:rsidP="00E61AD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46009">
              <w:rPr>
                <w:rFonts w:asciiTheme="minorHAnsi" w:hAnsiTheme="minorHAnsi" w:cstheme="minorHAnsi"/>
                <w:sz w:val="22"/>
                <w:szCs w:val="22"/>
              </w:rPr>
              <w:t>TVA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2DC92" w14:textId="77777777" w:rsidR="00E61AD7" w:rsidRPr="00546009" w:rsidRDefault="00E61AD7" w:rsidP="00E61AD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46009">
              <w:rPr>
                <w:rFonts w:asciiTheme="minorHAnsi" w:hAnsiTheme="minorHAnsi" w:cstheme="minorHAnsi"/>
                <w:sz w:val="22"/>
                <w:szCs w:val="22"/>
              </w:rPr>
              <w:t>Total</w:t>
            </w:r>
          </w:p>
        </w:tc>
      </w:tr>
      <w:tr w:rsidR="00E61AD7" w:rsidRPr="00546009" w14:paraId="39E3B2BC" w14:textId="77777777" w:rsidTr="00E61AD7">
        <w:tc>
          <w:tcPr>
            <w:tcW w:w="954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56229" w14:textId="77777777" w:rsidR="00E61AD7" w:rsidRPr="00546009" w:rsidRDefault="00E61AD7" w:rsidP="00E61AD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46009">
              <w:rPr>
                <w:rFonts w:asciiTheme="minorHAnsi" w:hAnsiTheme="minorHAnsi" w:cstheme="minorHAnsi"/>
                <w:sz w:val="22"/>
                <w:szCs w:val="22"/>
              </w:rPr>
              <w:t>Cap.2 din devizul general</w:t>
            </w:r>
          </w:p>
        </w:tc>
      </w:tr>
      <w:tr w:rsidR="00E61AD7" w:rsidRPr="00546009" w14:paraId="42F7CAC0" w14:textId="77777777" w:rsidTr="00E61AD7"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CA93D" w14:textId="77777777" w:rsidR="00E61AD7" w:rsidRPr="00546009" w:rsidRDefault="00E61AD7" w:rsidP="00E61AD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46009">
              <w:rPr>
                <w:rFonts w:asciiTheme="minorHAnsi" w:hAnsiTheme="minorHAnsi" w:cstheme="minorHAnsi"/>
                <w:sz w:val="22"/>
                <w:szCs w:val="22"/>
              </w:rPr>
              <w:t>……..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58C48" w14:textId="77777777" w:rsidR="00E61AD7" w:rsidRPr="00546009" w:rsidRDefault="00E61AD7" w:rsidP="00E61AD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3A190" w14:textId="77777777" w:rsidR="00E61AD7" w:rsidRPr="00546009" w:rsidRDefault="00E61AD7" w:rsidP="00E61AD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9F173" w14:textId="77777777" w:rsidR="00E61AD7" w:rsidRPr="00546009" w:rsidRDefault="00E61AD7" w:rsidP="00E61AD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07DFA" w14:textId="77777777" w:rsidR="00E61AD7" w:rsidRPr="00546009" w:rsidRDefault="00E61AD7" w:rsidP="00E61AD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DB850" w14:textId="77777777" w:rsidR="00E61AD7" w:rsidRPr="00546009" w:rsidRDefault="00E61AD7" w:rsidP="00E61AD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49C66" w14:textId="77777777" w:rsidR="00E61AD7" w:rsidRPr="00546009" w:rsidRDefault="00E61AD7" w:rsidP="00E61AD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0A588" w14:textId="77777777" w:rsidR="00E61AD7" w:rsidRPr="00546009" w:rsidRDefault="00E61AD7" w:rsidP="00E61AD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B4041" w14:textId="77777777" w:rsidR="00E61AD7" w:rsidRPr="00546009" w:rsidRDefault="00E61AD7" w:rsidP="00E61AD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CBC2E" w14:textId="77777777" w:rsidR="00E61AD7" w:rsidRPr="00546009" w:rsidRDefault="00E61AD7" w:rsidP="00E61AD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BFDE3" w14:textId="77777777" w:rsidR="00E61AD7" w:rsidRPr="00546009" w:rsidRDefault="00E61AD7" w:rsidP="00E61AD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61AD7" w:rsidRPr="00546009" w14:paraId="625DA616" w14:textId="77777777" w:rsidTr="00E61AD7">
        <w:tc>
          <w:tcPr>
            <w:tcW w:w="954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A070F" w14:textId="77777777" w:rsidR="00E61AD7" w:rsidRPr="00546009" w:rsidRDefault="00E61AD7" w:rsidP="00E61AD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46009">
              <w:rPr>
                <w:rFonts w:asciiTheme="minorHAnsi" w:hAnsiTheme="minorHAnsi" w:cstheme="minorHAnsi"/>
                <w:sz w:val="22"/>
                <w:szCs w:val="22"/>
              </w:rPr>
              <w:t xml:space="preserve">Cap. 4 din Devizul general </w:t>
            </w:r>
          </w:p>
        </w:tc>
      </w:tr>
      <w:tr w:rsidR="00E61AD7" w:rsidRPr="00546009" w14:paraId="0F751A5B" w14:textId="77777777" w:rsidTr="00E61AD7">
        <w:tc>
          <w:tcPr>
            <w:tcW w:w="954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97974" w14:textId="77777777" w:rsidR="00E61AD7" w:rsidRPr="00546009" w:rsidRDefault="00E61AD7" w:rsidP="00E61AD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46009">
              <w:rPr>
                <w:rFonts w:asciiTheme="minorHAnsi" w:hAnsiTheme="minorHAnsi" w:cstheme="minorHAnsi"/>
                <w:sz w:val="22"/>
                <w:szCs w:val="22"/>
              </w:rPr>
              <w:t>Linia 4.1</w:t>
            </w:r>
          </w:p>
        </w:tc>
      </w:tr>
      <w:tr w:rsidR="00E61AD7" w:rsidRPr="00546009" w14:paraId="7478390B" w14:textId="77777777" w:rsidTr="00E61AD7"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0C5EA" w14:textId="77777777" w:rsidR="00E61AD7" w:rsidRPr="00546009" w:rsidRDefault="00E61AD7" w:rsidP="00E61AD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46009">
              <w:rPr>
                <w:rFonts w:asciiTheme="minorHAnsi" w:hAnsiTheme="minorHAnsi" w:cstheme="minorHAnsi"/>
                <w:sz w:val="22"/>
                <w:szCs w:val="22"/>
              </w:rPr>
              <w:t>……….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565F7" w14:textId="77777777" w:rsidR="00E61AD7" w:rsidRPr="00546009" w:rsidRDefault="00E61AD7" w:rsidP="00E61AD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5AB44" w14:textId="77777777" w:rsidR="00E61AD7" w:rsidRPr="00546009" w:rsidRDefault="00E61AD7" w:rsidP="00E61AD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8372E" w14:textId="77777777" w:rsidR="00E61AD7" w:rsidRPr="00546009" w:rsidRDefault="00E61AD7" w:rsidP="00E61AD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9B3B4" w14:textId="77777777" w:rsidR="00E61AD7" w:rsidRPr="00546009" w:rsidRDefault="00E61AD7" w:rsidP="00E61AD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FF1FC" w14:textId="77777777" w:rsidR="00E61AD7" w:rsidRPr="00546009" w:rsidRDefault="00E61AD7" w:rsidP="00E61AD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3121C" w14:textId="77777777" w:rsidR="00E61AD7" w:rsidRPr="00546009" w:rsidRDefault="00E61AD7" w:rsidP="00E61AD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A938A" w14:textId="77777777" w:rsidR="00E61AD7" w:rsidRPr="00546009" w:rsidRDefault="00E61AD7" w:rsidP="00E61AD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AE708" w14:textId="77777777" w:rsidR="00E61AD7" w:rsidRPr="00546009" w:rsidRDefault="00E61AD7" w:rsidP="00E61AD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DE5D6" w14:textId="77777777" w:rsidR="00E61AD7" w:rsidRPr="00546009" w:rsidRDefault="00E61AD7" w:rsidP="00E61AD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72AF8" w14:textId="77777777" w:rsidR="00E61AD7" w:rsidRPr="00546009" w:rsidRDefault="00E61AD7" w:rsidP="00E61AD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61AD7" w:rsidRPr="00546009" w14:paraId="54E6C37B" w14:textId="77777777" w:rsidTr="00E61AD7">
        <w:tc>
          <w:tcPr>
            <w:tcW w:w="954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149BE" w14:textId="77777777" w:rsidR="00E61AD7" w:rsidRPr="00546009" w:rsidRDefault="00E61AD7" w:rsidP="00E61AD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46009">
              <w:rPr>
                <w:rFonts w:asciiTheme="minorHAnsi" w:hAnsiTheme="minorHAnsi" w:cstheme="minorHAnsi"/>
                <w:sz w:val="22"/>
                <w:szCs w:val="22"/>
              </w:rPr>
              <w:t>Linia 4.2</w:t>
            </w:r>
          </w:p>
        </w:tc>
      </w:tr>
      <w:tr w:rsidR="00E61AD7" w:rsidRPr="00546009" w14:paraId="78540B83" w14:textId="77777777" w:rsidTr="00E61AD7"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62E22" w14:textId="77777777" w:rsidR="00E61AD7" w:rsidRPr="00546009" w:rsidRDefault="00E61AD7" w:rsidP="00E61AD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46009">
              <w:rPr>
                <w:rFonts w:asciiTheme="minorHAnsi" w:hAnsiTheme="minorHAnsi" w:cstheme="minorHAnsi"/>
                <w:sz w:val="22"/>
                <w:szCs w:val="22"/>
              </w:rPr>
              <w:t>……….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4B023" w14:textId="77777777" w:rsidR="00E61AD7" w:rsidRPr="00546009" w:rsidRDefault="00E61AD7" w:rsidP="00E61AD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5E3C4" w14:textId="77777777" w:rsidR="00E61AD7" w:rsidRPr="00546009" w:rsidRDefault="00E61AD7" w:rsidP="00E61AD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FA0C1" w14:textId="77777777" w:rsidR="00E61AD7" w:rsidRPr="00546009" w:rsidRDefault="00E61AD7" w:rsidP="00E61AD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7020C" w14:textId="77777777" w:rsidR="00E61AD7" w:rsidRPr="00546009" w:rsidRDefault="00E61AD7" w:rsidP="00E61AD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682D2" w14:textId="77777777" w:rsidR="00E61AD7" w:rsidRPr="00546009" w:rsidRDefault="00E61AD7" w:rsidP="00E61AD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55A74" w14:textId="77777777" w:rsidR="00E61AD7" w:rsidRPr="00546009" w:rsidRDefault="00E61AD7" w:rsidP="00E61AD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BD569" w14:textId="77777777" w:rsidR="00E61AD7" w:rsidRPr="00546009" w:rsidRDefault="00E61AD7" w:rsidP="00E61AD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6BDC6" w14:textId="77777777" w:rsidR="00E61AD7" w:rsidRPr="00546009" w:rsidRDefault="00E61AD7" w:rsidP="00E61AD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B45F5" w14:textId="77777777" w:rsidR="00E61AD7" w:rsidRPr="00546009" w:rsidRDefault="00E61AD7" w:rsidP="00E61AD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7B554" w14:textId="77777777" w:rsidR="00E61AD7" w:rsidRPr="00546009" w:rsidRDefault="00E61AD7" w:rsidP="00E61AD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61AD7" w:rsidRPr="00546009" w14:paraId="095D999E" w14:textId="77777777" w:rsidTr="00E61AD7">
        <w:tc>
          <w:tcPr>
            <w:tcW w:w="954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AA30A" w14:textId="77777777" w:rsidR="00E61AD7" w:rsidRPr="00546009" w:rsidRDefault="00E61AD7" w:rsidP="00E61AD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46009">
              <w:rPr>
                <w:rFonts w:asciiTheme="minorHAnsi" w:hAnsiTheme="minorHAnsi" w:cstheme="minorHAnsi"/>
                <w:sz w:val="22"/>
                <w:szCs w:val="22"/>
              </w:rPr>
              <w:t>Linia 4.3</w:t>
            </w:r>
          </w:p>
        </w:tc>
      </w:tr>
      <w:tr w:rsidR="00E61AD7" w:rsidRPr="00546009" w14:paraId="5432E16B" w14:textId="77777777" w:rsidTr="00E61AD7"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AF3D9" w14:textId="77777777" w:rsidR="00E61AD7" w:rsidRPr="00546009" w:rsidRDefault="00E61AD7" w:rsidP="00E61AD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46009">
              <w:rPr>
                <w:rFonts w:asciiTheme="minorHAnsi" w:hAnsiTheme="minorHAnsi" w:cstheme="minorHAnsi"/>
                <w:sz w:val="22"/>
                <w:szCs w:val="22"/>
              </w:rPr>
              <w:t>……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9C789" w14:textId="77777777" w:rsidR="00E61AD7" w:rsidRPr="00546009" w:rsidRDefault="00E61AD7" w:rsidP="00E61AD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8CEB3" w14:textId="77777777" w:rsidR="00E61AD7" w:rsidRPr="00546009" w:rsidRDefault="00E61AD7" w:rsidP="00E61AD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E93A7" w14:textId="77777777" w:rsidR="00E61AD7" w:rsidRPr="00546009" w:rsidRDefault="00E61AD7" w:rsidP="00E61AD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3336E" w14:textId="77777777" w:rsidR="00E61AD7" w:rsidRPr="00546009" w:rsidRDefault="00E61AD7" w:rsidP="00E61AD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8BA8F" w14:textId="77777777" w:rsidR="00E61AD7" w:rsidRPr="00546009" w:rsidRDefault="00E61AD7" w:rsidP="00E61AD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9D13F" w14:textId="77777777" w:rsidR="00E61AD7" w:rsidRPr="00546009" w:rsidRDefault="00E61AD7" w:rsidP="00E61AD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D3ACC" w14:textId="77777777" w:rsidR="00E61AD7" w:rsidRPr="00546009" w:rsidRDefault="00E61AD7" w:rsidP="00E61AD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586F0" w14:textId="77777777" w:rsidR="00E61AD7" w:rsidRPr="00546009" w:rsidRDefault="00E61AD7" w:rsidP="00E61AD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6956E" w14:textId="77777777" w:rsidR="00E61AD7" w:rsidRPr="00546009" w:rsidRDefault="00E61AD7" w:rsidP="00E61AD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F7AB2" w14:textId="77777777" w:rsidR="00E61AD7" w:rsidRPr="00546009" w:rsidRDefault="00E61AD7" w:rsidP="00E61AD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61AD7" w:rsidRPr="00546009" w14:paraId="4B97BFE4" w14:textId="77777777" w:rsidTr="00E61AD7">
        <w:tc>
          <w:tcPr>
            <w:tcW w:w="954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EAF4C" w14:textId="77777777" w:rsidR="00E61AD7" w:rsidRPr="00546009" w:rsidRDefault="00E61AD7" w:rsidP="00E61AD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46009">
              <w:rPr>
                <w:rFonts w:asciiTheme="minorHAnsi" w:hAnsiTheme="minorHAnsi" w:cstheme="minorHAnsi"/>
                <w:sz w:val="22"/>
                <w:szCs w:val="22"/>
              </w:rPr>
              <w:t>Linia 4.4</w:t>
            </w:r>
          </w:p>
        </w:tc>
      </w:tr>
      <w:tr w:rsidR="00E61AD7" w:rsidRPr="00546009" w14:paraId="06D4EA38" w14:textId="77777777" w:rsidTr="00E61AD7"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95A08" w14:textId="77777777" w:rsidR="00E61AD7" w:rsidRPr="00546009" w:rsidRDefault="00E61AD7" w:rsidP="00E61AD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46009">
              <w:rPr>
                <w:rFonts w:asciiTheme="minorHAnsi" w:hAnsiTheme="minorHAnsi" w:cstheme="minorHAnsi"/>
                <w:sz w:val="22"/>
                <w:szCs w:val="22"/>
              </w:rPr>
              <w:t>…….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FB454" w14:textId="77777777" w:rsidR="00E61AD7" w:rsidRPr="00546009" w:rsidRDefault="00E61AD7" w:rsidP="00E61AD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5E909" w14:textId="77777777" w:rsidR="00E61AD7" w:rsidRPr="00546009" w:rsidRDefault="00E61AD7" w:rsidP="00E61AD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9D509" w14:textId="77777777" w:rsidR="00E61AD7" w:rsidRPr="00546009" w:rsidRDefault="00E61AD7" w:rsidP="00E61AD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EA126" w14:textId="77777777" w:rsidR="00E61AD7" w:rsidRPr="00546009" w:rsidRDefault="00E61AD7" w:rsidP="00E61AD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8F158" w14:textId="77777777" w:rsidR="00E61AD7" w:rsidRPr="00546009" w:rsidRDefault="00E61AD7" w:rsidP="00E61AD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F7BD6" w14:textId="77777777" w:rsidR="00E61AD7" w:rsidRPr="00546009" w:rsidRDefault="00E61AD7" w:rsidP="00E61AD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E836D" w14:textId="77777777" w:rsidR="00E61AD7" w:rsidRPr="00546009" w:rsidRDefault="00E61AD7" w:rsidP="00E61AD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4DFC4" w14:textId="77777777" w:rsidR="00E61AD7" w:rsidRPr="00546009" w:rsidRDefault="00E61AD7" w:rsidP="00E61AD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91CBA" w14:textId="77777777" w:rsidR="00E61AD7" w:rsidRPr="00546009" w:rsidRDefault="00E61AD7" w:rsidP="00E61AD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FB9BA" w14:textId="77777777" w:rsidR="00E61AD7" w:rsidRPr="00546009" w:rsidRDefault="00E61AD7" w:rsidP="00E61AD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61AD7" w:rsidRPr="00546009" w14:paraId="34F71870" w14:textId="77777777" w:rsidTr="00E61AD7">
        <w:tc>
          <w:tcPr>
            <w:tcW w:w="954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A0B0F" w14:textId="77777777" w:rsidR="00E61AD7" w:rsidRPr="00546009" w:rsidRDefault="00E61AD7" w:rsidP="00E61AD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46009">
              <w:rPr>
                <w:rFonts w:asciiTheme="minorHAnsi" w:hAnsiTheme="minorHAnsi" w:cstheme="minorHAnsi"/>
                <w:sz w:val="22"/>
                <w:szCs w:val="22"/>
              </w:rPr>
              <w:t>Cap. 5 din Devizul general</w:t>
            </w:r>
          </w:p>
        </w:tc>
      </w:tr>
      <w:tr w:rsidR="00E61AD7" w:rsidRPr="00546009" w14:paraId="468814C2" w14:textId="77777777" w:rsidTr="00E61AD7">
        <w:tc>
          <w:tcPr>
            <w:tcW w:w="954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1604D" w14:textId="77777777" w:rsidR="00E61AD7" w:rsidRPr="00546009" w:rsidRDefault="00E61AD7" w:rsidP="00E61AD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46009">
              <w:rPr>
                <w:rFonts w:asciiTheme="minorHAnsi" w:hAnsiTheme="minorHAnsi" w:cstheme="minorHAnsi"/>
                <w:sz w:val="22"/>
                <w:szCs w:val="22"/>
              </w:rPr>
              <w:t>Linia 5.1.1</w:t>
            </w:r>
          </w:p>
        </w:tc>
      </w:tr>
      <w:tr w:rsidR="00E61AD7" w:rsidRPr="00546009" w14:paraId="5279683C" w14:textId="77777777" w:rsidTr="00E61AD7"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12573" w14:textId="77777777" w:rsidR="00E61AD7" w:rsidRPr="00546009" w:rsidRDefault="00E61AD7" w:rsidP="00E61AD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46009">
              <w:rPr>
                <w:rFonts w:asciiTheme="minorHAnsi" w:hAnsiTheme="minorHAnsi" w:cstheme="minorHAnsi"/>
                <w:sz w:val="22"/>
                <w:szCs w:val="22"/>
              </w:rPr>
              <w:t>…….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697D9" w14:textId="77777777" w:rsidR="00E61AD7" w:rsidRPr="00546009" w:rsidRDefault="00E61AD7" w:rsidP="00E61AD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C4F67" w14:textId="77777777" w:rsidR="00E61AD7" w:rsidRPr="00546009" w:rsidRDefault="00E61AD7" w:rsidP="00E61AD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EE7BA" w14:textId="77777777" w:rsidR="00E61AD7" w:rsidRPr="00546009" w:rsidRDefault="00E61AD7" w:rsidP="00E61AD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A515" w14:textId="77777777" w:rsidR="00E61AD7" w:rsidRPr="00546009" w:rsidRDefault="00E61AD7" w:rsidP="00E61AD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600A7" w14:textId="77777777" w:rsidR="00E61AD7" w:rsidRPr="00546009" w:rsidRDefault="00E61AD7" w:rsidP="00E61AD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3E168" w14:textId="77777777" w:rsidR="00E61AD7" w:rsidRPr="00546009" w:rsidRDefault="00E61AD7" w:rsidP="00E61AD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B2B5A" w14:textId="77777777" w:rsidR="00E61AD7" w:rsidRPr="00546009" w:rsidRDefault="00E61AD7" w:rsidP="00E61AD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AC3A2" w14:textId="77777777" w:rsidR="00E61AD7" w:rsidRPr="00546009" w:rsidRDefault="00E61AD7" w:rsidP="00E61AD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FF093" w14:textId="77777777" w:rsidR="00E61AD7" w:rsidRPr="00546009" w:rsidRDefault="00E61AD7" w:rsidP="00E61AD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CFF42" w14:textId="77777777" w:rsidR="00E61AD7" w:rsidRPr="00546009" w:rsidRDefault="00E61AD7" w:rsidP="00E61AD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61AD7" w:rsidRPr="00546009" w14:paraId="29CB90E4" w14:textId="77777777" w:rsidTr="00E61AD7">
        <w:tc>
          <w:tcPr>
            <w:tcW w:w="954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096F2" w14:textId="77777777" w:rsidR="00E61AD7" w:rsidRPr="00546009" w:rsidRDefault="00E61AD7" w:rsidP="00E61AD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46009">
              <w:rPr>
                <w:rFonts w:asciiTheme="minorHAnsi" w:hAnsiTheme="minorHAnsi" w:cstheme="minorHAnsi"/>
                <w:sz w:val="22"/>
                <w:szCs w:val="22"/>
              </w:rPr>
              <w:t>Linia 5.1.2</w:t>
            </w:r>
          </w:p>
        </w:tc>
      </w:tr>
      <w:tr w:rsidR="00E61AD7" w:rsidRPr="00546009" w14:paraId="02693A8A" w14:textId="77777777" w:rsidTr="00E61AD7"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23F8B" w14:textId="77777777" w:rsidR="00E61AD7" w:rsidRPr="00546009" w:rsidRDefault="00E61AD7" w:rsidP="00E61AD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46009">
              <w:rPr>
                <w:rFonts w:asciiTheme="minorHAnsi" w:hAnsiTheme="minorHAnsi" w:cstheme="minorHAnsi"/>
                <w:sz w:val="22"/>
                <w:szCs w:val="22"/>
              </w:rPr>
              <w:t>……..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C5A42" w14:textId="77777777" w:rsidR="00E61AD7" w:rsidRPr="00546009" w:rsidRDefault="00E61AD7" w:rsidP="00E61AD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FA0F8" w14:textId="77777777" w:rsidR="00E61AD7" w:rsidRPr="00546009" w:rsidRDefault="00E61AD7" w:rsidP="00E61AD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F2D5F" w14:textId="77777777" w:rsidR="00E61AD7" w:rsidRPr="00546009" w:rsidRDefault="00E61AD7" w:rsidP="00E61AD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C8933" w14:textId="77777777" w:rsidR="00E61AD7" w:rsidRPr="00546009" w:rsidRDefault="00E61AD7" w:rsidP="00E61AD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854BF" w14:textId="77777777" w:rsidR="00E61AD7" w:rsidRPr="00546009" w:rsidRDefault="00E61AD7" w:rsidP="00E61AD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820E4" w14:textId="77777777" w:rsidR="00E61AD7" w:rsidRPr="00546009" w:rsidRDefault="00E61AD7" w:rsidP="00E61AD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2AE42" w14:textId="77777777" w:rsidR="00E61AD7" w:rsidRPr="00546009" w:rsidRDefault="00E61AD7" w:rsidP="00E61AD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3F53D" w14:textId="77777777" w:rsidR="00E61AD7" w:rsidRPr="00546009" w:rsidRDefault="00E61AD7" w:rsidP="00E61AD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0823" w14:textId="77777777" w:rsidR="00E61AD7" w:rsidRPr="00546009" w:rsidRDefault="00E61AD7" w:rsidP="00E61AD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924E6" w14:textId="77777777" w:rsidR="00E61AD7" w:rsidRPr="00546009" w:rsidRDefault="00E61AD7" w:rsidP="00E61AD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61AD7" w:rsidRPr="00546009" w14:paraId="39301484" w14:textId="77777777" w:rsidTr="00E61AD7">
        <w:tc>
          <w:tcPr>
            <w:tcW w:w="17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76F58" w14:textId="77777777" w:rsidR="00E61AD7" w:rsidRPr="00546009" w:rsidRDefault="00E61AD7" w:rsidP="00E61AD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46009">
              <w:rPr>
                <w:rFonts w:asciiTheme="minorHAnsi" w:hAnsiTheme="minorHAnsi" w:cstheme="minorHAnsi"/>
                <w:sz w:val="22"/>
                <w:szCs w:val="22"/>
              </w:rPr>
              <w:t>TOTAL</w:t>
            </w:r>
          </w:p>
        </w:tc>
        <w:tc>
          <w:tcPr>
            <w:tcW w:w="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737B7" w14:textId="77777777" w:rsidR="00E61AD7" w:rsidRPr="00546009" w:rsidRDefault="00E61AD7" w:rsidP="00E61AD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134E7" w14:textId="77777777" w:rsidR="00E61AD7" w:rsidRPr="00546009" w:rsidRDefault="00E61AD7" w:rsidP="00E61AD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745E1" w14:textId="77777777" w:rsidR="00E61AD7" w:rsidRPr="00546009" w:rsidRDefault="00E61AD7" w:rsidP="00E61AD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098E9" w14:textId="77777777" w:rsidR="00E61AD7" w:rsidRPr="00546009" w:rsidRDefault="00E61AD7" w:rsidP="00E61AD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70A1F" w14:textId="77777777" w:rsidR="00E61AD7" w:rsidRPr="00546009" w:rsidRDefault="00E61AD7" w:rsidP="00E61AD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C1B2E" w14:textId="77777777" w:rsidR="00E61AD7" w:rsidRPr="00546009" w:rsidRDefault="00E61AD7" w:rsidP="00E61AD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B9E55" w14:textId="77777777" w:rsidR="00E61AD7" w:rsidRPr="00546009" w:rsidRDefault="00E61AD7" w:rsidP="00E61AD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60EED" w14:textId="77777777" w:rsidR="00E61AD7" w:rsidRPr="00546009" w:rsidRDefault="00E61AD7" w:rsidP="00E61AD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7713D" w14:textId="77777777" w:rsidR="00E61AD7" w:rsidRPr="00546009" w:rsidRDefault="00E61AD7" w:rsidP="00E61AD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61AD7" w:rsidRPr="00546009" w14:paraId="0B7881A6" w14:textId="77777777" w:rsidTr="00E61AD7">
        <w:tc>
          <w:tcPr>
            <w:tcW w:w="174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8FE040" w14:textId="77777777" w:rsidR="00E61AD7" w:rsidRPr="00546009" w:rsidRDefault="00E61AD7" w:rsidP="00E61AD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2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9AB7FE" w14:textId="77777777" w:rsidR="00E61AD7" w:rsidRPr="00546009" w:rsidRDefault="00E61AD7" w:rsidP="00E61AD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913C5A" w14:textId="77777777" w:rsidR="00E61AD7" w:rsidRPr="00546009" w:rsidRDefault="00E61AD7" w:rsidP="00E61AD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C5218F" w14:textId="77777777" w:rsidR="00E61AD7" w:rsidRPr="00546009" w:rsidRDefault="00E61AD7" w:rsidP="00E61AD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A5551F" w14:textId="77777777" w:rsidR="00E61AD7" w:rsidRPr="00546009" w:rsidRDefault="00E61AD7" w:rsidP="00E61AD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9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BF6EDD" w14:textId="77777777" w:rsidR="00E61AD7" w:rsidRPr="00546009" w:rsidRDefault="00E61AD7" w:rsidP="00E61AD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0CDDA4" w14:textId="77777777" w:rsidR="00E61AD7" w:rsidRPr="00546009" w:rsidRDefault="00E61AD7" w:rsidP="00E61AD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9FAFBF" w14:textId="77777777" w:rsidR="00E61AD7" w:rsidRPr="00546009" w:rsidRDefault="00E61AD7" w:rsidP="00E61AD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9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26240E" w14:textId="77777777" w:rsidR="00E61AD7" w:rsidRPr="00546009" w:rsidRDefault="00E61AD7" w:rsidP="00E61AD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41F59D" w14:textId="77777777" w:rsidR="00E61AD7" w:rsidRPr="00546009" w:rsidRDefault="00E61AD7" w:rsidP="00E61AD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61AD7" w:rsidRPr="00546009" w14:paraId="425B2764" w14:textId="77777777" w:rsidTr="00E61AD7">
        <w:tc>
          <w:tcPr>
            <w:tcW w:w="9543" w:type="dxa"/>
            <w:gridSpan w:val="17"/>
            <w:tcBorders>
              <w:top w:val="nil"/>
              <w:left w:val="nil"/>
              <w:bottom w:val="nil"/>
              <w:right w:val="nil"/>
            </w:tcBorders>
            <w:hideMark/>
          </w:tcPr>
          <w:p w14:paraId="29126937" w14:textId="77777777" w:rsidR="00E61AD7" w:rsidRPr="00546009" w:rsidRDefault="00E61AD7" w:rsidP="00E61AD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46009">
              <w:rPr>
                <w:rFonts w:asciiTheme="minorHAnsi" w:hAnsiTheme="minorHAnsi" w:cstheme="minorHAnsi"/>
                <w:sz w:val="22"/>
                <w:szCs w:val="22"/>
              </w:rPr>
              <w:t>Contract de lucrări nr/data    - valoare totală                                   -     ………….……lei (inclusiv TVA)</w:t>
            </w:r>
          </w:p>
        </w:tc>
      </w:tr>
      <w:tr w:rsidR="00E61AD7" w:rsidRPr="00546009" w14:paraId="13620B08" w14:textId="77777777" w:rsidTr="00E61AD7">
        <w:tc>
          <w:tcPr>
            <w:tcW w:w="9543" w:type="dxa"/>
            <w:gridSpan w:val="17"/>
            <w:tcBorders>
              <w:top w:val="nil"/>
              <w:left w:val="nil"/>
              <w:bottom w:val="nil"/>
              <w:right w:val="nil"/>
            </w:tcBorders>
            <w:hideMark/>
          </w:tcPr>
          <w:p w14:paraId="3E02FAF3" w14:textId="77777777" w:rsidR="00E61AD7" w:rsidRPr="00546009" w:rsidRDefault="00E61AD7" w:rsidP="00E61AD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46009">
              <w:rPr>
                <w:rFonts w:asciiTheme="minorHAnsi" w:hAnsiTheme="minorHAnsi" w:cstheme="minorHAnsi"/>
                <w:sz w:val="22"/>
                <w:szCs w:val="22"/>
              </w:rPr>
              <w:t>Suplimentări de valoare  (potrivit anexei modificărilor la contract) -   ……………….. lei (inclusiv TVA)</w:t>
            </w:r>
          </w:p>
        </w:tc>
      </w:tr>
      <w:tr w:rsidR="00E61AD7" w:rsidRPr="00546009" w14:paraId="12FABC2E" w14:textId="77777777" w:rsidTr="00E61AD7">
        <w:tc>
          <w:tcPr>
            <w:tcW w:w="5889" w:type="dxa"/>
            <w:gridSpan w:val="12"/>
            <w:tcBorders>
              <w:top w:val="nil"/>
              <w:left w:val="nil"/>
              <w:bottom w:val="nil"/>
              <w:right w:val="nil"/>
            </w:tcBorders>
            <w:hideMark/>
          </w:tcPr>
          <w:p w14:paraId="334DE1B6" w14:textId="77777777" w:rsidR="00E61AD7" w:rsidRPr="00546009" w:rsidRDefault="00E61AD7" w:rsidP="00E61AD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46009">
              <w:rPr>
                <w:rFonts w:asciiTheme="minorHAnsi" w:hAnsiTheme="minorHAnsi" w:cstheme="minorHAnsi"/>
                <w:sz w:val="22"/>
                <w:szCs w:val="22"/>
              </w:rPr>
              <w:t>TOTAL</w:t>
            </w:r>
          </w:p>
        </w:tc>
        <w:tc>
          <w:tcPr>
            <w:tcW w:w="3654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4DD8D89C" w14:textId="77777777" w:rsidR="00E61AD7" w:rsidRPr="00546009" w:rsidRDefault="00E61AD7" w:rsidP="00E61AD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46009">
              <w:rPr>
                <w:rFonts w:asciiTheme="minorHAnsi" w:hAnsiTheme="minorHAnsi" w:cstheme="minorHAnsi"/>
                <w:sz w:val="22"/>
                <w:szCs w:val="22"/>
              </w:rPr>
              <w:t>……………….. lei (inclusiv TVA)</w:t>
            </w:r>
          </w:p>
        </w:tc>
      </w:tr>
      <w:tr w:rsidR="00E61AD7" w:rsidRPr="00546009" w14:paraId="2CAA415E" w14:textId="77777777" w:rsidTr="00E61AD7">
        <w:tc>
          <w:tcPr>
            <w:tcW w:w="2464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22ADC8A1" w14:textId="77777777" w:rsidR="00E61AD7" w:rsidRPr="00546009" w:rsidRDefault="00E61AD7" w:rsidP="00E61AD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FF67A50" w14:textId="77777777" w:rsidR="00E61AD7" w:rsidRPr="00546009" w:rsidRDefault="00E61AD7" w:rsidP="00E61AD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46009">
              <w:rPr>
                <w:rFonts w:asciiTheme="minorHAnsi" w:hAnsiTheme="minorHAnsi" w:cstheme="minorHAnsi"/>
                <w:sz w:val="22"/>
                <w:szCs w:val="22"/>
              </w:rPr>
              <w:t>Executant  lucrări,</w:t>
            </w:r>
          </w:p>
          <w:p w14:paraId="2DBF4740" w14:textId="77777777" w:rsidR="00E61AD7" w:rsidRPr="00546009" w:rsidRDefault="00E61AD7" w:rsidP="00E61AD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46009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(semnătura, ștampila, data)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1D2337" w14:textId="77777777" w:rsidR="00E61AD7" w:rsidRPr="00546009" w:rsidRDefault="00E61AD7" w:rsidP="00E61AD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034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5EDCBAF6" w14:textId="77777777" w:rsidR="00E61AD7" w:rsidRPr="00546009" w:rsidRDefault="00E61AD7" w:rsidP="00E61AD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4FD623B" w14:textId="77777777" w:rsidR="00E61AD7" w:rsidRPr="00546009" w:rsidRDefault="00E61AD7" w:rsidP="00E61AD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7AE5CBC" w14:textId="77777777" w:rsidR="00E61AD7" w:rsidRPr="00546009" w:rsidRDefault="00E61AD7" w:rsidP="00E61AD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46009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Diriginte șantier,</w:t>
            </w:r>
          </w:p>
          <w:p w14:paraId="17284FF9" w14:textId="77777777" w:rsidR="00E61AD7" w:rsidRPr="00546009" w:rsidRDefault="00E61AD7" w:rsidP="00E61AD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46009">
              <w:rPr>
                <w:rFonts w:asciiTheme="minorHAnsi" w:hAnsiTheme="minorHAnsi" w:cstheme="minorHAnsi"/>
                <w:sz w:val="22"/>
                <w:szCs w:val="22"/>
              </w:rPr>
              <w:t>(semnătura, ștampila, data)</w:t>
            </w:r>
          </w:p>
        </w:tc>
        <w:tc>
          <w:tcPr>
            <w:tcW w:w="6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90B55D" w14:textId="77777777" w:rsidR="00E61AD7" w:rsidRPr="00546009" w:rsidRDefault="00E61AD7" w:rsidP="00E61AD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84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4A8A6336" w14:textId="77777777" w:rsidR="00E61AD7" w:rsidRPr="00546009" w:rsidRDefault="00E61AD7" w:rsidP="00E61AD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A0CF1D3" w14:textId="77777777" w:rsidR="00E61AD7" w:rsidRPr="00546009" w:rsidRDefault="00E61AD7" w:rsidP="00E61AD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DA5FD7A" w14:textId="77777777" w:rsidR="00E61AD7" w:rsidRPr="00546009" w:rsidRDefault="00E61AD7" w:rsidP="00E61AD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46009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Beneficiar,</w:t>
            </w:r>
          </w:p>
          <w:p w14:paraId="03F9F24A" w14:textId="77777777" w:rsidR="00E61AD7" w:rsidRPr="00546009" w:rsidRDefault="00E61AD7" w:rsidP="00E61AD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46009">
              <w:rPr>
                <w:rFonts w:asciiTheme="minorHAnsi" w:hAnsiTheme="minorHAnsi" w:cstheme="minorHAnsi"/>
                <w:sz w:val="22"/>
                <w:szCs w:val="22"/>
              </w:rPr>
              <w:t>(semnătura, ștampila, data)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26D0A081" w14:textId="77777777" w:rsidR="00E61AD7" w:rsidRPr="00546009" w:rsidRDefault="00E61AD7" w:rsidP="00E61AD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1A9A7816" w14:textId="77777777" w:rsidR="00E61AD7" w:rsidRPr="00546009" w:rsidRDefault="00E61AD7" w:rsidP="00E61AD7">
      <w:pPr>
        <w:rPr>
          <w:rFonts w:asciiTheme="minorHAnsi" w:hAnsiTheme="minorHAnsi" w:cstheme="minorHAnsi"/>
          <w:sz w:val="22"/>
          <w:szCs w:val="22"/>
        </w:rPr>
      </w:pPr>
    </w:p>
    <w:p w14:paraId="32FD9BAA" w14:textId="77777777" w:rsidR="00E61AD7" w:rsidRPr="00546009" w:rsidRDefault="00E61AD7" w:rsidP="00E61AD7">
      <w:pPr>
        <w:rPr>
          <w:rFonts w:asciiTheme="minorHAnsi" w:hAnsiTheme="minorHAnsi" w:cstheme="minorHAnsi"/>
          <w:sz w:val="22"/>
          <w:szCs w:val="22"/>
        </w:rPr>
      </w:pPr>
    </w:p>
    <w:p w14:paraId="4649A106" w14:textId="77777777" w:rsidR="00E61AD7" w:rsidRPr="00546009" w:rsidRDefault="00E61AD7" w:rsidP="00E61AD7">
      <w:pPr>
        <w:numPr>
          <w:ilvl w:val="0"/>
          <w:numId w:val="19"/>
        </w:numPr>
        <w:rPr>
          <w:rFonts w:asciiTheme="minorHAnsi" w:hAnsiTheme="minorHAnsi" w:cstheme="minorHAnsi"/>
          <w:b/>
          <w:sz w:val="22"/>
          <w:szCs w:val="22"/>
        </w:rPr>
      </w:pPr>
      <w:r w:rsidRPr="00546009">
        <w:rPr>
          <w:rFonts w:asciiTheme="minorHAnsi" w:hAnsiTheme="minorHAnsi" w:cstheme="minorHAnsi"/>
          <w:b/>
          <w:sz w:val="22"/>
          <w:szCs w:val="22"/>
        </w:rPr>
        <w:t>Lista modificărilor la contract</w:t>
      </w:r>
    </w:p>
    <w:p w14:paraId="11B33BF9" w14:textId="77777777" w:rsidR="00E61AD7" w:rsidRPr="00546009" w:rsidRDefault="00E61AD7" w:rsidP="00E61AD7">
      <w:pPr>
        <w:numPr>
          <w:ilvl w:val="0"/>
          <w:numId w:val="22"/>
        </w:numPr>
        <w:rPr>
          <w:rFonts w:asciiTheme="minorHAnsi" w:hAnsiTheme="minorHAnsi" w:cstheme="minorHAnsi"/>
          <w:sz w:val="22"/>
          <w:szCs w:val="22"/>
        </w:rPr>
      </w:pPr>
      <w:r w:rsidRPr="00546009">
        <w:rPr>
          <w:rFonts w:asciiTheme="minorHAnsi" w:hAnsiTheme="minorHAnsi" w:cstheme="minorHAnsi"/>
          <w:sz w:val="22"/>
          <w:szCs w:val="22"/>
        </w:rPr>
        <w:t>Contract de lucrări nr. ….   din data de ………….</w:t>
      </w:r>
    </w:p>
    <w:p w14:paraId="24107C4D" w14:textId="77777777" w:rsidR="00E61AD7" w:rsidRPr="00546009" w:rsidRDefault="00E61AD7" w:rsidP="00E61AD7">
      <w:pPr>
        <w:numPr>
          <w:ilvl w:val="0"/>
          <w:numId w:val="22"/>
        </w:numPr>
        <w:rPr>
          <w:rFonts w:asciiTheme="minorHAnsi" w:hAnsiTheme="minorHAnsi" w:cstheme="minorHAnsi"/>
          <w:sz w:val="22"/>
          <w:szCs w:val="22"/>
        </w:rPr>
      </w:pPr>
      <w:r w:rsidRPr="00546009">
        <w:rPr>
          <w:rFonts w:asciiTheme="minorHAnsi" w:hAnsiTheme="minorHAnsi" w:cstheme="minorHAnsi"/>
          <w:sz w:val="22"/>
          <w:szCs w:val="22"/>
        </w:rPr>
        <w:t>Durata inițială …….. luni ( de la data de …………. până la data de ……………..)</w:t>
      </w:r>
    </w:p>
    <w:p w14:paraId="277D5C55" w14:textId="77777777" w:rsidR="00E61AD7" w:rsidRPr="00546009" w:rsidRDefault="00E61AD7" w:rsidP="00E61AD7">
      <w:pPr>
        <w:rPr>
          <w:rFonts w:asciiTheme="minorHAnsi" w:hAnsiTheme="minorHAnsi" w:cstheme="minorHAnsi"/>
          <w:sz w:val="22"/>
          <w:szCs w:val="22"/>
        </w:rPr>
      </w:pPr>
    </w:p>
    <w:p w14:paraId="0F4BF1DD" w14:textId="77777777" w:rsidR="00E61AD7" w:rsidRPr="00546009" w:rsidRDefault="00E61AD7" w:rsidP="00E61AD7">
      <w:pPr>
        <w:rPr>
          <w:rFonts w:asciiTheme="minorHAnsi" w:hAnsiTheme="minorHAnsi" w:cstheme="minorHAnsi"/>
          <w:sz w:val="22"/>
          <w:szCs w:val="22"/>
        </w:rPr>
      </w:pPr>
    </w:p>
    <w:p w14:paraId="6F8A5B9D" w14:textId="77777777" w:rsidR="00E61AD7" w:rsidRPr="00546009" w:rsidRDefault="00E61AD7" w:rsidP="00E61AD7">
      <w:pPr>
        <w:numPr>
          <w:ilvl w:val="0"/>
          <w:numId w:val="22"/>
        </w:numPr>
        <w:rPr>
          <w:rFonts w:asciiTheme="minorHAnsi" w:hAnsiTheme="minorHAnsi" w:cstheme="minorHAnsi"/>
          <w:sz w:val="22"/>
          <w:szCs w:val="22"/>
        </w:rPr>
      </w:pPr>
      <w:r w:rsidRPr="00546009">
        <w:rPr>
          <w:rFonts w:asciiTheme="minorHAnsi" w:hAnsiTheme="minorHAnsi" w:cstheme="minorHAnsi"/>
          <w:sz w:val="22"/>
          <w:szCs w:val="22"/>
        </w:rPr>
        <w:t>Acte adiționale: NU</w:t>
      </w:r>
    </w:p>
    <w:p w14:paraId="29E975F2" w14:textId="77777777" w:rsidR="00E61AD7" w:rsidRPr="00546009" w:rsidRDefault="00E61AD7" w:rsidP="00E61AD7">
      <w:pPr>
        <w:rPr>
          <w:rFonts w:asciiTheme="minorHAnsi" w:hAnsiTheme="minorHAnsi" w:cstheme="minorHAnsi"/>
          <w:sz w:val="22"/>
          <w:szCs w:val="22"/>
        </w:rPr>
      </w:pPr>
      <w:r w:rsidRPr="00546009">
        <w:rPr>
          <w:rFonts w:asciiTheme="minorHAnsi" w:hAnsiTheme="minorHAnsi" w:cstheme="minorHAnsi"/>
          <w:sz w:val="22"/>
          <w:szCs w:val="22"/>
        </w:rPr>
        <w:t xml:space="preserve">              SAU DA, respectiv  Act adițional nr. ….   din data de ………….</w:t>
      </w:r>
      <w:r w:rsidRPr="00546009">
        <w:rPr>
          <w:rFonts w:asciiTheme="minorHAnsi" w:hAnsiTheme="minorHAnsi" w:cstheme="minorHAnsi"/>
          <w:i/>
          <w:sz w:val="22"/>
          <w:szCs w:val="22"/>
        </w:rPr>
        <w:t xml:space="preserve"> (se vor enumera, în ordine cronologică toate actele adiționale semnate până la data depunerii cererii de finanțare)</w:t>
      </w:r>
    </w:p>
    <w:p w14:paraId="7C5E8B91" w14:textId="77777777" w:rsidR="00E61AD7" w:rsidRPr="00546009" w:rsidRDefault="00E61AD7" w:rsidP="00E61AD7">
      <w:pPr>
        <w:numPr>
          <w:ilvl w:val="0"/>
          <w:numId w:val="22"/>
        </w:numPr>
        <w:rPr>
          <w:rFonts w:asciiTheme="minorHAnsi" w:hAnsiTheme="minorHAnsi" w:cstheme="minorHAnsi"/>
          <w:sz w:val="22"/>
          <w:szCs w:val="22"/>
        </w:rPr>
      </w:pPr>
      <w:r w:rsidRPr="00546009">
        <w:rPr>
          <w:rFonts w:asciiTheme="minorHAnsi" w:hAnsiTheme="minorHAnsi" w:cstheme="minorHAnsi"/>
          <w:sz w:val="22"/>
          <w:szCs w:val="22"/>
        </w:rPr>
        <w:t>NR-uri: NU</w:t>
      </w:r>
    </w:p>
    <w:p w14:paraId="521D44E4" w14:textId="77777777" w:rsidR="00E61AD7" w:rsidRPr="00546009" w:rsidRDefault="00E61AD7" w:rsidP="00E61AD7">
      <w:pPr>
        <w:rPr>
          <w:rFonts w:asciiTheme="minorHAnsi" w:hAnsiTheme="minorHAnsi" w:cstheme="minorHAnsi"/>
          <w:sz w:val="22"/>
          <w:szCs w:val="22"/>
        </w:rPr>
      </w:pPr>
      <w:r w:rsidRPr="00546009">
        <w:rPr>
          <w:rFonts w:asciiTheme="minorHAnsi" w:hAnsiTheme="minorHAnsi" w:cstheme="minorHAnsi"/>
          <w:sz w:val="22"/>
          <w:szCs w:val="22"/>
        </w:rPr>
        <w:t xml:space="preserve">       sau DA, respectiv  NR   din data de ………….</w:t>
      </w:r>
      <w:r w:rsidRPr="00546009">
        <w:rPr>
          <w:rFonts w:asciiTheme="minorHAnsi" w:hAnsiTheme="minorHAnsi" w:cstheme="minorHAnsi"/>
          <w:i/>
          <w:sz w:val="22"/>
          <w:szCs w:val="22"/>
        </w:rPr>
        <w:t xml:space="preserve"> (se vor enumera, în ordine cronologică toate NR-urile existente până la data depunerii cererii de finanțare)</w:t>
      </w:r>
    </w:p>
    <w:p w14:paraId="47E8CB8D" w14:textId="77777777" w:rsidR="00E61AD7" w:rsidRPr="00546009" w:rsidRDefault="00E61AD7" w:rsidP="00E61AD7">
      <w:pPr>
        <w:numPr>
          <w:ilvl w:val="0"/>
          <w:numId w:val="22"/>
        </w:numPr>
        <w:rPr>
          <w:rFonts w:asciiTheme="minorHAnsi" w:hAnsiTheme="minorHAnsi" w:cstheme="minorHAnsi"/>
          <w:sz w:val="22"/>
          <w:szCs w:val="22"/>
        </w:rPr>
      </w:pPr>
      <w:r w:rsidRPr="00546009">
        <w:rPr>
          <w:rFonts w:asciiTheme="minorHAnsi" w:hAnsiTheme="minorHAnsi" w:cstheme="minorHAnsi"/>
          <w:sz w:val="22"/>
          <w:szCs w:val="22"/>
        </w:rPr>
        <w:t>NCS-uri: NU</w:t>
      </w:r>
    </w:p>
    <w:p w14:paraId="48D5A934" w14:textId="77777777" w:rsidR="00E61AD7" w:rsidRPr="00546009" w:rsidRDefault="00E61AD7" w:rsidP="00E61AD7">
      <w:pPr>
        <w:rPr>
          <w:rFonts w:asciiTheme="minorHAnsi" w:hAnsiTheme="minorHAnsi" w:cstheme="minorHAnsi"/>
          <w:sz w:val="22"/>
          <w:szCs w:val="22"/>
        </w:rPr>
      </w:pPr>
      <w:r w:rsidRPr="00546009">
        <w:rPr>
          <w:rFonts w:asciiTheme="minorHAnsi" w:hAnsiTheme="minorHAnsi" w:cstheme="minorHAnsi"/>
          <w:sz w:val="22"/>
          <w:szCs w:val="22"/>
        </w:rPr>
        <w:t>sau DA, respectiv  NCS   din data de ………….</w:t>
      </w:r>
      <w:r w:rsidRPr="00546009">
        <w:rPr>
          <w:rFonts w:asciiTheme="minorHAnsi" w:hAnsiTheme="minorHAnsi" w:cstheme="minorHAnsi"/>
          <w:i/>
          <w:sz w:val="22"/>
          <w:szCs w:val="22"/>
        </w:rPr>
        <w:t xml:space="preserve"> (se vor enumera, în ordine cronologică toate NCS-urile existente până la data depunerii cererii de finanțare)</w:t>
      </w:r>
    </w:p>
    <w:p w14:paraId="47C90695" w14:textId="77777777" w:rsidR="00E61AD7" w:rsidRPr="00546009" w:rsidRDefault="00E61AD7" w:rsidP="00E61AD7">
      <w:pPr>
        <w:numPr>
          <w:ilvl w:val="0"/>
          <w:numId w:val="22"/>
        </w:numPr>
        <w:rPr>
          <w:rFonts w:asciiTheme="minorHAnsi" w:hAnsiTheme="minorHAnsi" w:cstheme="minorHAnsi"/>
          <w:sz w:val="22"/>
          <w:szCs w:val="22"/>
        </w:rPr>
      </w:pPr>
      <w:r w:rsidRPr="00546009">
        <w:rPr>
          <w:rFonts w:asciiTheme="minorHAnsi" w:hAnsiTheme="minorHAnsi" w:cstheme="minorHAnsi"/>
          <w:sz w:val="22"/>
          <w:szCs w:val="22"/>
        </w:rPr>
        <w:t>Ordin de începere a lucrărilor ….   din data de ………….</w:t>
      </w:r>
    </w:p>
    <w:p w14:paraId="060E620A" w14:textId="77777777" w:rsidR="00E61AD7" w:rsidRPr="00546009" w:rsidRDefault="00E61AD7" w:rsidP="00E61AD7">
      <w:pPr>
        <w:numPr>
          <w:ilvl w:val="0"/>
          <w:numId w:val="22"/>
        </w:numPr>
        <w:rPr>
          <w:rFonts w:asciiTheme="minorHAnsi" w:hAnsiTheme="minorHAnsi" w:cstheme="minorHAnsi"/>
          <w:sz w:val="22"/>
          <w:szCs w:val="22"/>
        </w:rPr>
      </w:pPr>
      <w:r w:rsidRPr="00546009">
        <w:rPr>
          <w:rFonts w:asciiTheme="minorHAnsi" w:hAnsiTheme="minorHAnsi" w:cstheme="minorHAnsi"/>
          <w:sz w:val="22"/>
          <w:szCs w:val="22"/>
        </w:rPr>
        <w:t>Ordin de sistare: NU</w:t>
      </w:r>
    </w:p>
    <w:p w14:paraId="70D3E04A" w14:textId="77777777" w:rsidR="00E61AD7" w:rsidRPr="00546009" w:rsidRDefault="00E61AD7" w:rsidP="00E61AD7">
      <w:pPr>
        <w:rPr>
          <w:rFonts w:asciiTheme="minorHAnsi" w:hAnsiTheme="minorHAnsi" w:cstheme="minorHAnsi"/>
          <w:sz w:val="22"/>
          <w:szCs w:val="22"/>
        </w:rPr>
      </w:pPr>
      <w:r w:rsidRPr="00546009">
        <w:rPr>
          <w:rFonts w:asciiTheme="minorHAnsi" w:hAnsiTheme="minorHAnsi" w:cstheme="minorHAnsi"/>
          <w:sz w:val="22"/>
          <w:szCs w:val="22"/>
        </w:rPr>
        <w:t>sau DA, nr. ….   din data de ………….</w:t>
      </w:r>
    </w:p>
    <w:p w14:paraId="0B505BBD" w14:textId="77777777" w:rsidR="00E61AD7" w:rsidRPr="00546009" w:rsidRDefault="00E61AD7" w:rsidP="00E61AD7">
      <w:pPr>
        <w:rPr>
          <w:rFonts w:asciiTheme="minorHAnsi" w:hAnsiTheme="minorHAnsi" w:cstheme="minorHAnsi"/>
          <w:sz w:val="22"/>
          <w:szCs w:val="22"/>
        </w:rPr>
      </w:pPr>
    </w:p>
    <w:p w14:paraId="24DC2805" w14:textId="77777777" w:rsidR="00E61AD7" w:rsidRPr="00546009" w:rsidRDefault="00E61AD7" w:rsidP="00E61AD7">
      <w:pPr>
        <w:numPr>
          <w:ilvl w:val="0"/>
          <w:numId w:val="19"/>
        </w:numPr>
        <w:rPr>
          <w:rFonts w:asciiTheme="minorHAnsi" w:hAnsiTheme="minorHAnsi" w:cstheme="minorHAnsi"/>
          <w:b/>
          <w:sz w:val="22"/>
          <w:szCs w:val="22"/>
        </w:rPr>
      </w:pPr>
      <w:r w:rsidRPr="00546009">
        <w:rPr>
          <w:rFonts w:asciiTheme="minorHAnsi" w:hAnsiTheme="minorHAnsi" w:cstheme="minorHAnsi"/>
          <w:b/>
          <w:sz w:val="22"/>
          <w:szCs w:val="22"/>
        </w:rPr>
        <w:t>Elemente ilustrative ale lucrărilor executate (fotografii)</w:t>
      </w:r>
    </w:p>
    <w:p w14:paraId="2CF810CC" w14:textId="77777777" w:rsidR="00E61AD7" w:rsidRPr="00546009" w:rsidRDefault="00E61AD7" w:rsidP="00E61AD7">
      <w:pPr>
        <w:rPr>
          <w:rFonts w:asciiTheme="minorHAnsi" w:hAnsiTheme="minorHAnsi" w:cstheme="minorHAnsi"/>
          <w:sz w:val="22"/>
          <w:szCs w:val="22"/>
        </w:rPr>
      </w:pPr>
    </w:p>
    <w:p w14:paraId="43A938CD" w14:textId="77777777" w:rsidR="00E61AD7" w:rsidRPr="00546009" w:rsidRDefault="00E61AD7" w:rsidP="00E61AD7">
      <w:pPr>
        <w:rPr>
          <w:rFonts w:asciiTheme="minorHAnsi" w:hAnsiTheme="minorHAnsi" w:cstheme="minorHAnsi"/>
          <w:sz w:val="22"/>
          <w:szCs w:val="22"/>
        </w:rPr>
      </w:pPr>
      <w:r w:rsidRPr="00546009">
        <w:rPr>
          <w:rFonts w:asciiTheme="minorHAnsi" w:hAnsiTheme="minorHAnsi" w:cstheme="minorHAnsi"/>
          <w:sz w:val="22"/>
          <w:szCs w:val="22"/>
        </w:rPr>
        <w:t>Data întocmirii raportului</w:t>
      </w:r>
    </w:p>
    <w:p w14:paraId="4DF4F061" w14:textId="77777777" w:rsidR="00E61AD7" w:rsidRPr="00546009" w:rsidRDefault="00E61AD7" w:rsidP="00E61AD7">
      <w:pPr>
        <w:rPr>
          <w:rFonts w:asciiTheme="minorHAnsi" w:hAnsiTheme="minorHAnsi" w:cstheme="minorHAnsi"/>
          <w:sz w:val="22"/>
          <w:szCs w:val="22"/>
        </w:rPr>
      </w:pPr>
    </w:p>
    <w:p w14:paraId="48B6A642" w14:textId="77777777" w:rsidR="00E61AD7" w:rsidRPr="00546009" w:rsidRDefault="00E61AD7" w:rsidP="00E61AD7">
      <w:pPr>
        <w:rPr>
          <w:rFonts w:asciiTheme="minorHAnsi" w:hAnsiTheme="minorHAnsi" w:cstheme="minorHAnsi"/>
          <w:sz w:val="22"/>
          <w:szCs w:val="22"/>
        </w:rPr>
      </w:pPr>
    </w:p>
    <w:p w14:paraId="221516D5" w14:textId="77777777" w:rsidR="00E61AD7" w:rsidRPr="00546009" w:rsidRDefault="00E61AD7" w:rsidP="00E61AD7">
      <w:pPr>
        <w:numPr>
          <w:ilvl w:val="0"/>
          <w:numId w:val="17"/>
        </w:numPr>
        <w:rPr>
          <w:rFonts w:asciiTheme="minorHAnsi" w:hAnsiTheme="minorHAnsi" w:cstheme="minorHAnsi"/>
          <w:b/>
          <w:bCs/>
          <w:sz w:val="22"/>
          <w:szCs w:val="22"/>
        </w:rPr>
      </w:pPr>
      <w:r w:rsidRPr="00546009">
        <w:rPr>
          <w:rFonts w:asciiTheme="minorHAnsi" w:hAnsiTheme="minorHAnsi" w:cstheme="minorHAnsi"/>
          <w:b/>
          <w:bCs/>
          <w:sz w:val="22"/>
          <w:szCs w:val="22"/>
        </w:rPr>
        <w:t>Asumarea raportului</w:t>
      </w:r>
    </w:p>
    <w:p w14:paraId="1E19AF97" w14:textId="77777777" w:rsidR="00E61AD7" w:rsidRPr="00546009" w:rsidRDefault="00E61AD7" w:rsidP="00E61AD7">
      <w:pPr>
        <w:rPr>
          <w:rFonts w:asciiTheme="minorHAnsi" w:hAnsiTheme="minorHAnsi" w:cstheme="minorHAnsi"/>
          <w:sz w:val="22"/>
          <w:szCs w:val="22"/>
        </w:rPr>
      </w:pPr>
      <w:r w:rsidRPr="00546009">
        <w:rPr>
          <w:rFonts w:asciiTheme="minorHAnsi" w:hAnsiTheme="minorHAnsi" w:cstheme="minorHAnsi"/>
          <w:sz w:val="22"/>
          <w:szCs w:val="22"/>
        </w:rPr>
        <w:t>Subsemnații,</w:t>
      </w:r>
    </w:p>
    <w:p w14:paraId="5A71EEE6" w14:textId="77777777" w:rsidR="00E61AD7" w:rsidRPr="00546009" w:rsidRDefault="00E61AD7" w:rsidP="00E61AD7">
      <w:pPr>
        <w:numPr>
          <w:ilvl w:val="0"/>
          <w:numId w:val="20"/>
        </w:numPr>
        <w:rPr>
          <w:rFonts w:asciiTheme="minorHAnsi" w:hAnsiTheme="minorHAnsi" w:cstheme="minorHAnsi"/>
          <w:sz w:val="22"/>
          <w:szCs w:val="22"/>
        </w:rPr>
      </w:pPr>
      <w:r w:rsidRPr="00546009">
        <w:rPr>
          <w:rFonts w:asciiTheme="minorHAnsi" w:hAnsiTheme="minorHAnsi" w:cstheme="minorHAnsi"/>
          <w:sz w:val="22"/>
          <w:szCs w:val="22"/>
        </w:rPr>
        <w:t>&lt;</w:t>
      </w:r>
      <w:r w:rsidRPr="00546009">
        <w:rPr>
          <w:rFonts w:asciiTheme="minorHAnsi" w:hAnsiTheme="minorHAnsi" w:cstheme="minorHAnsi"/>
          <w:i/>
          <w:sz w:val="22"/>
          <w:szCs w:val="22"/>
        </w:rPr>
        <w:t xml:space="preserve">numele </w:t>
      </w:r>
      <w:proofErr w:type="spellStart"/>
      <w:r w:rsidRPr="00546009">
        <w:rPr>
          <w:rFonts w:asciiTheme="minorHAnsi" w:hAnsiTheme="minorHAnsi" w:cstheme="minorHAnsi"/>
          <w:i/>
          <w:sz w:val="22"/>
          <w:szCs w:val="22"/>
        </w:rPr>
        <w:t>şi</w:t>
      </w:r>
      <w:proofErr w:type="spellEnd"/>
      <w:r w:rsidRPr="00546009">
        <w:rPr>
          <w:rFonts w:asciiTheme="minorHAnsi" w:hAnsiTheme="minorHAnsi" w:cstheme="minorHAnsi"/>
          <w:i/>
          <w:sz w:val="22"/>
          <w:szCs w:val="22"/>
        </w:rPr>
        <w:t xml:space="preserve"> prenumele reprezentantului legal al solicitantului, astfel cum acesta apare în BI/CI</w:t>
      </w:r>
      <w:r w:rsidRPr="00546009">
        <w:rPr>
          <w:rFonts w:asciiTheme="minorHAnsi" w:hAnsiTheme="minorHAnsi" w:cstheme="minorHAnsi"/>
          <w:sz w:val="22"/>
          <w:szCs w:val="22"/>
        </w:rPr>
        <w:t>&gt;, posesor al BI/CI seria &lt;……&gt; nr. &lt;…………&gt;, eliberat/ă de &lt;……………&gt;,  CNP &lt;…………&gt;, în calitate de &lt;</w:t>
      </w:r>
      <w:r w:rsidRPr="00546009">
        <w:rPr>
          <w:rFonts w:asciiTheme="minorHAnsi" w:hAnsiTheme="minorHAnsi" w:cstheme="minorHAnsi"/>
          <w:i/>
          <w:sz w:val="22"/>
          <w:szCs w:val="22"/>
        </w:rPr>
        <w:t>funcția</w:t>
      </w:r>
      <w:r w:rsidRPr="00546009">
        <w:rPr>
          <w:rFonts w:asciiTheme="minorHAnsi" w:hAnsiTheme="minorHAnsi" w:cstheme="minorHAnsi"/>
          <w:sz w:val="22"/>
          <w:szCs w:val="22"/>
        </w:rPr>
        <w:t>&gt; al &lt;</w:t>
      </w:r>
      <w:r w:rsidRPr="00546009">
        <w:rPr>
          <w:rFonts w:asciiTheme="minorHAnsi" w:hAnsiTheme="minorHAnsi" w:cstheme="minorHAnsi"/>
          <w:i/>
          <w:sz w:val="22"/>
          <w:szCs w:val="22"/>
        </w:rPr>
        <w:t>denumirea UAT</w:t>
      </w:r>
      <w:r w:rsidRPr="00546009">
        <w:rPr>
          <w:rFonts w:asciiTheme="minorHAnsi" w:hAnsiTheme="minorHAnsi" w:cstheme="minorHAnsi"/>
          <w:sz w:val="22"/>
          <w:szCs w:val="22"/>
        </w:rPr>
        <w:t xml:space="preserve">&gt;, </w:t>
      </w:r>
    </w:p>
    <w:p w14:paraId="5FE6CC7D" w14:textId="77777777" w:rsidR="00E61AD7" w:rsidRPr="00546009" w:rsidRDefault="00E61AD7" w:rsidP="00E61AD7">
      <w:pPr>
        <w:numPr>
          <w:ilvl w:val="0"/>
          <w:numId w:val="20"/>
        </w:numPr>
        <w:rPr>
          <w:rFonts w:asciiTheme="minorHAnsi" w:hAnsiTheme="minorHAnsi" w:cstheme="minorHAnsi"/>
          <w:sz w:val="22"/>
          <w:szCs w:val="22"/>
        </w:rPr>
      </w:pPr>
      <w:r w:rsidRPr="00546009">
        <w:rPr>
          <w:rFonts w:asciiTheme="minorHAnsi" w:hAnsiTheme="minorHAnsi" w:cstheme="minorHAnsi"/>
          <w:sz w:val="22"/>
          <w:szCs w:val="22"/>
        </w:rPr>
        <w:t>&lt;</w:t>
      </w:r>
      <w:r w:rsidRPr="00546009">
        <w:rPr>
          <w:rFonts w:asciiTheme="minorHAnsi" w:hAnsiTheme="minorHAnsi" w:cstheme="minorHAnsi"/>
          <w:i/>
          <w:sz w:val="22"/>
          <w:szCs w:val="22"/>
        </w:rPr>
        <w:t xml:space="preserve">numele </w:t>
      </w:r>
      <w:proofErr w:type="spellStart"/>
      <w:r w:rsidRPr="00546009">
        <w:rPr>
          <w:rFonts w:asciiTheme="minorHAnsi" w:hAnsiTheme="minorHAnsi" w:cstheme="minorHAnsi"/>
          <w:i/>
          <w:sz w:val="22"/>
          <w:szCs w:val="22"/>
        </w:rPr>
        <w:t>şi</w:t>
      </w:r>
      <w:proofErr w:type="spellEnd"/>
      <w:r w:rsidRPr="00546009">
        <w:rPr>
          <w:rFonts w:asciiTheme="minorHAnsi" w:hAnsiTheme="minorHAnsi" w:cstheme="minorHAnsi"/>
          <w:i/>
          <w:sz w:val="22"/>
          <w:szCs w:val="22"/>
        </w:rPr>
        <w:t xml:space="preserve"> prenumele dirigintelui de șantier/reprezentantului legal al dirigintelui de șantier, astfel cum acesta apare în BI/CI</w:t>
      </w:r>
      <w:r w:rsidRPr="00546009">
        <w:rPr>
          <w:rFonts w:asciiTheme="minorHAnsi" w:hAnsiTheme="minorHAnsi" w:cstheme="minorHAnsi"/>
          <w:sz w:val="22"/>
          <w:szCs w:val="22"/>
        </w:rPr>
        <w:t>&gt;, posesor al BI/CI seria &lt;……&gt; nr. &lt;…………&gt;, eliberat/ă de &lt;……………&gt;,  CNP &lt;…………&gt;, în calitate de &lt;</w:t>
      </w:r>
      <w:r w:rsidRPr="00546009">
        <w:rPr>
          <w:rFonts w:asciiTheme="minorHAnsi" w:hAnsiTheme="minorHAnsi" w:cstheme="minorHAnsi"/>
          <w:i/>
          <w:sz w:val="22"/>
          <w:szCs w:val="22"/>
        </w:rPr>
        <w:t>funcția</w:t>
      </w:r>
      <w:r w:rsidRPr="00546009">
        <w:rPr>
          <w:rFonts w:asciiTheme="minorHAnsi" w:hAnsiTheme="minorHAnsi" w:cstheme="minorHAnsi"/>
          <w:sz w:val="22"/>
          <w:szCs w:val="22"/>
        </w:rPr>
        <w:t>&gt; (dacă este cazul) al &lt;</w:t>
      </w:r>
      <w:r w:rsidRPr="00546009">
        <w:rPr>
          <w:rFonts w:asciiTheme="minorHAnsi" w:hAnsiTheme="minorHAnsi" w:cstheme="minorHAnsi"/>
          <w:i/>
          <w:sz w:val="22"/>
          <w:szCs w:val="22"/>
        </w:rPr>
        <w:t>denumirea dirigintelui de șantier</w:t>
      </w:r>
      <w:r w:rsidRPr="00546009">
        <w:rPr>
          <w:rFonts w:asciiTheme="minorHAnsi" w:hAnsiTheme="minorHAnsi" w:cstheme="minorHAnsi"/>
          <w:sz w:val="22"/>
          <w:szCs w:val="22"/>
        </w:rPr>
        <w:t xml:space="preserve">&gt;, </w:t>
      </w:r>
    </w:p>
    <w:p w14:paraId="343FB692" w14:textId="77777777" w:rsidR="00E61AD7" w:rsidRPr="00546009" w:rsidRDefault="00E61AD7" w:rsidP="00E61AD7">
      <w:pPr>
        <w:numPr>
          <w:ilvl w:val="0"/>
          <w:numId w:val="20"/>
        </w:numPr>
        <w:rPr>
          <w:rFonts w:asciiTheme="minorHAnsi" w:hAnsiTheme="minorHAnsi" w:cstheme="minorHAnsi"/>
          <w:sz w:val="22"/>
          <w:szCs w:val="22"/>
        </w:rPr>
      </w:pPr>
      <w:r w:rsidRPr="00546009">
        <w:rPr>
          <w:rFonts w:asciiTheme="minorHAnsi" w:hAnsiTheme="minorHAnsi" w:cstheme="minorHAnsi"/>
          <w:sz w:val="22"/>
          <w:szCs w:val="22"/>
        </w:rPr>
        <w:t xml:space="preserve">&lt; </w:t>
      </w:r>
      <w:r w:rsidRPr="00546009">
        <w:rPr>
          <w:rFonts w:asciiTheme="minorHAnsi" w:hAnsiTheme="minorHAnsi" w:cstheme="minorHAnsi"/>
          <w:i/>
          <w:sz w:val="22"/>
          <w:szCs w:val="22"/>
        </w:rPr>
        <w:t xml:space="preserve">numele </w:t>
      </w:r>
      <w:proofErr w:type="spellStart"/>
      <w:r w:rsidRPr="00546009">
        <w:rPr>
          <w:rFonts w:asciiTheme="minorHAnsi" w:hAnsiTheme="minorHAnsi" w:cstheme="minorHAnsi"/>
          <w:i/>
          <w:sz w:val="22"/>
          <w:szCs w:val="22"/>
        </w:rPr>
        <w:t>şi</w:t>
      </w:r>
      <w:proofErr w:type="spellEnd"/>
      <w:r w:rsidRPr="00546009">
        <w:rPr>
          <w:rFonts w:asciiTheme="minorHAnsi" w:hAnsiTheme="minorHAnsi" w:cstheme="minorHAnsi"/>
          <w:i/>
          <w:sz w:val="22"/>
          <w:szCs w:val="22"/>
        </w:rPr>
        <w:t xml:space="preserve"> prenumele reprezentantului legal al constructorului, astfel cum acesta apare în BI/CI</w:t>
      </w:r>
      <w:r w:rsidRPr="00546009">
        <w:rPr>
          <w:rFonts w:asciiTheme="minorHAnsi" w:hAnsiTheme="minorHAnsi" w:cstheme="minorHAnsi"/>
          <w:sz w:val="22"/>
          <w:szCs w:val="22"/>
        </w:rPr>
        <w:t>&gt;, posesor al BI/CI seria &lt;……&gt; nr. &lt;…………&gt;, eliberat/ă de &lt;……………&gt;,  CNP &lt;…………&gt;, în calitate de &lt;</w:t>
      </w:r>
      <w:r w:rsidRPr="00546009">
        <w:rPr>
          <w:rFonts w:asciiTheme="minorHAnsi" w:hAnsiTheme="minorHAnsi" w:cstheme="minorHAnsi"/>
          <w:i/>
          <w:sz w:val="22"/>
          <w:szCs w:val="22"/>
        </w:rPr>
        <w:t>funcția</w:t>
      </w:r>
      <w:r w:rsidRPr="00546009">
        <w:rPr>
          <w:rFonts w:asciiTheme="minorHAnsi" w:hAnsiTheme="minorHAnsi" w:cstheme="minorHAnsi"/>
          <w:sz w:val="22"/>
          <w:szCs w:val="22"/>
        </w:rPr>
        <w:t>&gt; al &lt;</w:t>
      </w:r>
      <w:r w:rsidRPr="00546009">
        <w:rPr>
          <w:rFonts w:asciiTheme="minorHAnsi" w:hAnsiTheme="minorHAnsi" w:cstheme="minorHAnsi"/>
          <w:i/>
          <w:sz w:val="22"/>
          <w:szCs w:val="22"/>
        </w:rPr>
        <w:t>denumirea constructorului</w:t>
      </w:r>
      <w:r w:rsidRPr="00546009">
        <w:rPr>
          <w:rFonts w:asciiTheme="minorHAnsi" w:hAnsiTheme="minorHAnsi" w:cstheme="minorHAnsi"/>
          <w:sz w:val="22"/>
          <w:szCs w:val="22"/>
        </w:rPr>
        <w:t xml:space="preserve">&gt;, </w:t>
      </w:r>
    </w:p>
    <w:p w14:paraId="0B4BCCBE" w14:textId="77777777" w:rsidR="00E61AD7" w:rsidRPr="00546009" w:rsidRDefault="00E61AD7" w:rsidP="00E61AD7">
      <w:pPr>
        <w:rPr>
          <w:rFonts w:asciiTheme="minorHAnsi" w:hAnsiTheme="minorHAnsi" w:cstheme="minorHAnsi"/>
          <w:sz w:val="22"/>
          <w:szCs w:val="22"/>
        </w:rPr>
      </w:pPr>
    </w:p>
    <w:p w14:paraId="75FA565C" w14:textId="77777777" w:rsidR="00E61AD7" w:rsidRPr="00546009" w:rsidRDefault="00E61AD7" w:rsidP="00E61AD7">
      <w:pPr>
        <w:rPr>
          <w:rFonts w:asciiTheme="minorHAnsi" w:hAnsiTheme="minorHAnsi" w:cstheme="minorHAnsi"/>
          <w:sz w:val="22"/>
          <w:szCs w:val="22"/>
        </w:rPr>
      </w:pPr>
      <w:r w:rsidRPr="00546009">
        <w:rPr>
          <w:rFonts w:asciiTheme="minorHAnsi" w:hAnsiTheme="minorHAnsi" w:cstheme="minorHAnsi"/>
          <w:sz w:val="22"/>
          <w:szCs w:val="22"/>
        </w:rPr>
        <w:t xml:space="preserve">cunoscând că falsul în declarații este pedepsit de legea penală, conform prevederilor din Codul Penal, declarăm în solidar, pe propria răspundere, că informațiile furnizate sunt complete </w:t>
      </w:r>
      <w:proofErr w:type="spellStart"/>
      <w:r w:rsidRPr="00546009">
        <w:rPr>
          <w:rFonts w:asciiTheme="minorHAnsi" w:hAnsiTheme="minorHAnsi" w:cstheme="minorHAnsi"/>
          <w:sz w:val="22"/>
          <w:szCs w:val="22"/>
        </w:rPr>
        <w:t>şi</w:t>
      </w:r>
      <w:proofErr w:type="spellEnd"/>
      <w:r w:rsidRPr="00546009">
        <w:rPr>
          <w:rFonts w:asciiTheme="minorHAnsi" w:hAnsiTheme="minorHAnsi" w:cstheme="minorHAnsi"/>
          <w:sz w:val="22"/>
          <w:szCs w:val="22"/>
        </w:rPr>
        <w:t xml:space="preserve"> corecte în fiecare detaliu </w:t>
      </w:r>
      <w:proofErr w:type="spellStart"/>
      <w:r w:rsidRPr="00546009">
        <w:rPr>
          <w:rFonts w:asciiTheme="minorHAnsi" w:hAnsiTheme="minorHAnsi" w:cstheme="minorHAnsi"/>
          <w:sz w:val="22"/>
          <w:szCs w:val="22"/>
        </w:rPr>
        <w:t>şi</w:t>
      </w:r>
      <w:proofErr w:type="spellEnd"/>
      <w:r w:rsidRPr="00546009">
        <w:rPr>
          <w:rFonts w:asciiTheme="minorHAnsi" w:hAnsiTheme="minorHAnsi" w:cstheme="minorHAnsi"/>
          <w:sz w:val="22"/>
          <w:szCs w:val="22"/>
        </w:rPr>
        <w:t xml:space="preserve"> înțelegem că AMPR Centru are dreptul de a solicita, în scopul verificării </w:t>
      </w:r>
      <w:proofErr w:type="spellStart"/>
      <w:r w:rsidRPr="00546009">
        <w:rPr>
          <w:rFonts w:asciiTheme="minorHAnsi" w:hAnsiTheme="minorHAnsi" w:cstheme="minorHAnsi"/>
          <w:sz w:val="22"/>
          <w:szCs w:val="22"/>
        </w:rPr>
        <w:t>şi</w:t>
      </w:r>
      <w:proofErr w:type="spellEnd"/>
      <w:r w:rsidRPr="00546009">
        <w:rPr>
          <w:rFonts w:asciiTheme="minorHAnsi" w:hAnsiTheme="minorHAnsi" w:cstheme="minorHAnsi"/>
          <w:sz w:val="22"/>
          <w:szCs w:val="22"/>
        </w:rPr>
        <w:t xml:space="preserve"> confirmării declarațiilor, situațiilor </w:t>
      </w:r>
      <w:proofErr w:type="spellStart"/>
      <w:r w:rsidRPr="00546009">
        <w:rPr>
          <w:rFonts w:asciiTheme="minorHAnsi" w:hAnsiTheme="minorHAnsi" w:cstheme="minorHAnsi"/>
          <w:sz w:val="22"/>
          <w:szCs w:val="22"/>
        </w:rPr>
        <w:t>şi</w:t>
      </w:r>
      <w:proofErr w:type="spellEnd"/>
      <w:r w:rsidRPr="00546009">
        <w:rPr>
          <w:rFonts w:asciiTheme="minorHAnsi" w:hAnsiTheme="minorHAnsi" w:cstheme="minorHAnsi"/>
          <w:sz w:val="22"/>
          <w:szCs w:val="22"/>
        </w:rPr>
        <w:t xml:space="preserve"> documentelor care însoțesc prezentul raport, orice informații suplimentare cu privire la aspectele menționate în cadrul prezentului raport.</w:t>
      </w:r>
    </w:p>
    <w:p w14:paraId="1FCFF040" w14:textId="77777777" w:rsidR="00E61AD7" w:rsidRPr="00546009" w:rsidRDefault="00E61AD7" w:rsidP="00E61AD7">
      <w:pPr>
        <w:rPr>
          <w:rFonts w:asciiTheme="minorHAnsi" w:hAnsiTheme="minorHAnsi" w:cstheme="minorHAnsi"/>
          <w:sz w:val="22"/>
          <w:szCs w:val="22"/>
        </w:rPr>
      </w:pPr>
    </w:p>
    <w:p w14:paraId="07407F3A" w14:textId="77777777" w:rsidR="00E61AD7" w:rsidRPr="00546009" w:rsidRDefault="00E61AD7" w:rsidP="00E61AD7">
      <w:pPr>
        <w:rPr>
          <w:rFonts w:asciiTheme="minorHAnsi" w:hAnsiTheme="minorHAnsi" w:cstheme="minorHAnsi"/>
          <w:sz w:val="22"/>
          <w:szCs w:val="22"/>
        </w:rPr>
      </w:pPr>
      <w:r w:rsidRPr="00546009">
        <w:rPr>
          <w:rFonts w:asciiTheme="minorHAnsi" w:hAnsiTheme="minorHAnsi" w:cstheme="minorHAnsi"/>
          <w:sz w:val="22"/>
          <w:szCs w:val="22"/>
        </w:rPr>
        <w:t xml:space="preserve">Subsemnații autorizăm prin prezenta orice instituție, sau alte persoane juridice să furnizeze informații reprezentanților autorizați ai AMPR Centru cu privire la orice aspect în legătură cu </w:t>
      </w:r>
      <w:r w:rsidRPr="00546009">
        <w:rPr>
          <w:rFonts w:asciiTheme="minorHAnsi" w:hAnsiTheme="minorHAnsi" w:cstheme="minorHAnsi"/>
          <w:b/>
          <w:bCs/>
          <w:sz w:val="22"/>
          <w:szCs w:val="22"/>
        </w:rPr>
        <w:t>execuția investiției</w:t>
      </w:r>
      <w:r w:rsidRPr="00546009">
        <w:rPr>
          <w:rFonts w:asciiTheme="minorHAnsi" w:hAnsiTheme="minorHAnsi" w:cstheme="minorHAnsi"/>
          <w:sz w:val="22"/>
          <w:szCs w:val="22"/>
        </w:rPr>
        <w:t>.</w:t>
      </w:r>
    </w:p>
    <w:p w14:paraId="505D7B7B" w14:textId="77777777" w:rsidR="00E61AD7" w:rsidRPr="00546009" w:rsidRDefault="00E61AD7" w:rsidP="00E61AD7">
      <w:pPr>
        <w:rPr>
          <w:rFonts w:asciiTheme="minorHAnsi" w:hAnsiTheme="minorHAnsi" w:cstheme="minorHAnsi"/>
          <w:sz w:val="22"/>
          <w:szCs w:val="22"/>
        </w:rPr>
      </w:pPr>
      <w:r w:rsidRPr="00546009">
        <w:rPr>
          <w:rFonts w:asciiTheme="minorHAnsi" w:hAnsiTheme="minorHAnsi" w:cstheme="minorHAnsi"/>
          <w:sz w:val="22"/>
          <w:szCs w:val="22"/>
        </w:rPr>
        <w:lastRenderedPageBreak/>
        <w:t xml:space="preserve">Subsemnații declarăm că înțelegem </w:t>
      </w:r>
      <w:proofErr w:type="spellStart"/>
      <w:r w:rsidRPr="00546009">
        <w:rPr>
          <w:rFonts w:asciiTheme="minorHAnsi" w:hAnsiTheme="minorHAnsi" w:cstheme="minorHAnsi"/>
          <w:sz w:val="22"/>
          <w:szCs w:val="22"/>
        </w:rPr>
        <w:t>şi</w:t>
      </w:r>
      <w:proofErr w:type="spellEnd"/>
      <w:r w:rsidRPr="00546009">
        <w:rPr>
          <w:rFonts w:asciiTheme="minorHAnsi" w:hAnsiTheme="minorHAnsi" w:cstheme="minorHAnsi"/>
          <w:sz w:val="22"/>
          <w:szCs w:val="22"/>
        </w:rPr>
        <w:t xml:space="preserve"> acceptăm că furnizarea deliberată, către AMPR Centru, de date incorecte </w:t>
      </w:r>
      <w:proofErr w:type="spellStart"/>
      <w:r w:rsidRPr="00546009">
        <w:rPr>
          <w:rFonts w:asciiTheme="minorHAnsi" w:hAnsiTheme="minorHAnsi" w:cstheme="minorHAnsi"/>
          <w:sz w:val="22"/>
          <w:szCs w:val="22"/>
        </w:rPr>
        <w:t>şi</w:t>
      </w:r>
      <w:proofErr w:type="spellEnd"/>
      <w:r w:rsidRPr="00546009">
        <w:rPr>
          <w:rFonts w:asciiTheme="minorHAnsi" w:hAnsiTheme="minorHAnsi" w:cstheme="minorHAnsi"/>
          <w:sz w:val="22"/>
          <w:szCs w:val="22"/>
        </w:rPr>
        <w:t xml:space="preserve">/sau incomplete în legătură cu circumstanțele de mai sus poate conduce la excluderea proiectului din prezentul proces de selecție pentru acordarea finanțării nerambursabile </w:t>
      </w:r>
      <w:proofErr w:type="spellStart"/>
      <w:r w:rsidRPr="00546009">
        <w:rPr>
          <w:rFonts w:asciiTheme="minorHAnsi" w:hAnsiTheme="minorHAnsi" w:cstheme="minorHAnsi"/>
          <w:sz w:val="22"/>
          <w:szCs w:val="22"/>
        </w:rPr>
        <w:t>şi</w:t>
      </w:r>
      <w:proofErr w:type="spellEnd"/>
      <w:r w:rsidRPr="00546009">
        <w:rPr>
          <w:rFonts w:asciiTheme="minorHAnsi" w:hAnsiTheme="minorHAnsi" w:cstheme="minorHAnsi"/>
          <w:sz w:val="22"/>
          <w:szCs w:val="22"/>
        </w:rPr>
        <w:t xml:space="preserve"> la respingerea cererii de finanțare. </w:t>
      </w:r>
    </w:p>
    <w:p w14:paraId="2D570C5B" w14:textId="77777777" w:rsidR="00E61AD7" w:rsidRPr="00546009" w:rsidRDefault="00E61AD7" w:rsidP="00E61AD7">
      <w:pPr>
        <w:rPr>
          <w:rFonts w:asciiTheme="minorHAnsi" w:hAnsiTheme="minorHAnsi" w:cstheme="minorHAnsi"/>
          <w:sz w:val="22"/>
          <w:szCs w:val="22"/>
        </w:rPr>
      </w:pPr>
    </w:p>
    <w:p w14:paraId="7F81BD65" w14:textId="77777777" w:rsidR="00E61AD7" w:rsidRPr="00546009" w:rsidRDefault="00E61AD7" w:rsidP="00E61AD7">
      <w:pPr>
        <w:rPr>
          <w:rFonts w:asciiTheme="minorHAnsi" w:hAnsiTheme="minorHAnsi" w:cstheme="minorHAnsi"/>
          <w:sz w:val="22"/>
          <w:szCs w:val="22"/>
        </w:rPr>
      </w:pPr>
      <w:r w:rsidRPr="00546009">
        <w:rPr>
          <w:rFonts w:asciiTheme="minorHAnsi" w:hAnsiTheme="minorHAnsi" w:cstheme="minorHAnsi"/>
          <w:sz w:val="22"/>
          <w:szCs w:val="22"/>
        </w:rPr>
        <w:t>SEMNĂTURI:</w:t>
      </w:r>
    </w:p>
    <w:p w14:paraId="050C95F2" w14:textId="45252647" w:rsidR="00E61AD7" w:rsidRPr="00546009" w:rsidRDefault="00E61AD7" w:rsidP="00E61AD7">
      <w:pPr>
        <w:rPr>
          <w:rFonts w:asciiTheme="minorHAnsi" w:hAnsiTheme="minorHAnsi" w:cstheme="minorHAnsi"/>
          <w:sz w:val="22"/>
          <w:szCs w:val="22"/>
        </w:rPr>
      </w:pPr>
      <w:r w:rsidRPr="00546009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EE10F79" w14:textId="760CB0CC" w:rsidR="00E61AD7" w:rsidRPr="00546009" w:rsidRDefault="00E61AD7" w:rsidP="00E61AD7">
      <w:pPr>
        <w:rPr>
          <w:rFonts w:asciiTheme="minorHAnsi" w:hAnsiTheme="minorHAnsi" w:cstheme="minorHAnsi"/>
          <w:sz w:val="22"/>
          <w:szCs w:val="22"/>
        </w:rPr>
      </w:pPr>
      <w:r w:rsidRPr="00546009">
        <w:rPr>
          <w:rFonts w:asciiTheme="minorHAnsi" w:hAnsiTheme="minorHAnsi" w:cstheme="minorHAnsi"/>
          <w:sz w:val="22"/>
          <w:szCs w:val="22"/>
        </w:rPr>
        <w:t>Reprezentantul legal                                                                                                  Reprezentantul legal</w:t>
      </w:r>
    </w:p>
    <w:p w14:paraId="2B1B7564" w14:textId="5FE780BD" w:rsidR="00E61AD7" w:rsidRPr="00546009" w:rsidRDefault="00E61AD7" w:rsidP="00E61AD7">
      <w:pPr>
        <w:rPr>
          <w:rFonts w:asciiTheme="minorHAnsi" w:hAnsiTheme="minorHAnsi" w:cstheme="minorHAnsi"/>
          <w:sz w:val="22"/>
          <w:szCs w:val="22"/>
        </w:rPr>
      </w:pPr>
      <w:r w:rsidRPr="00546009">
        <w:rPr>
          <w:rFonts w:asciiTheme="minorHAnsi" w:hAnsiTheme="minorHAnsi" w:cstheme="minorHAnsi"/>
          <w:sz w:val="22"/>
          <w:szCs w:val="22"/>
        </w:rPr>
        <w:t xml:space="preserve">        al beneficiarului                                     Diriginte de șantier,                               al constructorului  </w:t>
      </w:r>
    </w:p>
    <w:p w14:paraId="57734E66" w14:textId="4F42AB99" w:rsidR="00E61AD7" w:rsidRPr="00546009" w:rsidRDefault="00E61AD7" w:rsidP="00E61AD7">
      <w:pPr>
        <w:rPr>
          <w:rFonts w:asciiTheme="minorHAnsi" w:hAnsiTheme="minorHAnsi" w:cstheme="minorHAnsi"/>
          <w:sz w:val="22"/>
          <w:szCs w:val="22"/>
        </w:rPr>
      </w:pPr>
      <w:r w:rsidRPr="00546009">
        <w:rPr>
          <w:rFonts w:asciiTheme="minorHAnsi" w:hAnsiTheme="minorHAnsi" w:cstheme="minorHAnsi"/>
          <w:sz w:val="22"/>
          <w:szCs w:val="22"/>
        </w:rPr>
        <w:t>(semnătura, ștampila, data)                  (semnătura, ștampila, data)        (semnătura, ștampila, data)</w:t>
      </w:r>
    </w:p>
    <w:p w14:paraId="7D938D6C" w14:textId="77777777" w:rsidR="00E61AD7" w:rsidRPr="00546009" w:rsidRDefault="00E61AD7" w:rsidP="00E61AD7">
      <w:pPr>
        <w:rPr>
          <w:rFonts w:asciiTheme="minorHAnsi" w:hAnsiTheme="minorHAnsi" w:cstheme="minorHAnsi"/>
          <w:sz w:val="22"/>
          <w:szCs w:val="22"/>
        </w:rPr>
      </w:pPr>
    </w:p>
    <w:p w14:paraId="01826342" w14:textId="77777777" w:rsidR="00E32B7C" w:rsidRPr="00546009" w:rsidRDefault="00E32B7C" w:rsidP="00E61AD7">
      <w:pPr>
        <w:rPr>
          <w:rFonts w:asciiTheme="minorHAnsi" w:hAnsiTheme="minorHAnsi" w:cstheme="minorHAnsi"/>
          <w:sz w:val="22"/>
          <w:szCs w:val="22"/>
        </w:rPr>
      </w:pPr>
    </w:p>
    <w:sectPr w:rsidR="00E32B7C" w:rsidRPr="00546009" w:rsidSect="00E3167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701" w:right="1106" w:bottom="2127" w:left="1247" w:header="936" w:footer="6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8372B6" w14:textId="77777777" w:rsidR="00F94A0C" w:rsidRDefault="00F94A0C">
      <w:r>
        <w:separator/>
      </w:r>
    </w:p>
  </w:endnote>
  <w:endnote w:type="continuationSeparator" w:id="0">
    <w:p w14:paraId="2FB8677C" w14:textId="77777777" w:rsidR="00F94A0C" w:rsidRDefault="00F94A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06E04B" w14:textId="77777777" w:rsidR="003717FC" w:rsidRDefault="003717FC">
    <w:pPr>
      <w:pStyle w:val="Subsol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10"/>
    </w:tblGrid>
    <w:tr w:rsidR="002B3BB9" w14:paraId="2D80495E" w14:textId="77777777">
      <w:trPr>
        <w:cantSplit/>
        <w:trHeight w:hRule="exact" w:val="340"/>
        <w:hidden/>
      </w:trPr>
      <w:tc>
        <w:tcPr>
          <w:tcW w:w="9210" w:type="dxa"/>
        </w:tcPr>
        <w:p w14:paraId="4611A1FD" w14:textId="77777777" w:rsidR="002B3BB9" w:rsidRDefault="002B3BB9">
          <w:pPr>
            <w:pStyle w:val="Subsol"/>
            <w:rPr>
              <w:vanish/>
              <w:sz w:val="20"/>
            </w:rPr>
          </w:pPr>
        </w:p>
      </w:tc>
    </w:tr>
  </w:tbl>
  <w:p w14:paraId="2D8B688D" w14:textId="77777777" w:rsidR="00F12E7F" w:rsidRDefault="00542F08" w:rsidP="00F12E7F">
    <w:pPr>
      <w:pStyle w:val="Subsol"/>
    </w:pPr>
    <w:r>
      <w:rPr>
        <w:noProof/>
        <w:lang w:val="en-US" w:eastAsia="en-US"/>
      </w:rPr>
      <w:drawing>
        <wp:anchor distT="0" distB="0" distL="114300" distR="114300" simplePos="0" relativeHeight="251664384" behindDoc="0" locked="0" layoutInCell="1" allowOverlap="1" wp14:anchorId="528C428A" wp14:editId="69E1954D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34" name="Imagine 34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4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E299DC4" wp14:editId="6D96262B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10" name="Text Box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D85C17C" w14:textId="77777777" w:rsidR="00F12E7F" w:rsidRPr="00C9311C" w:rsidRDefault="00F12E7F" w:rsidP="00F12E7F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E299DC4" id="_x0000_t202" coordsize="21600,21600" o:spt="202" path="m,l,21600r21600,l21600,xe">
              <v:stroke joinstyle="miter"/>
              <v:path gradientshapeok="t" o:connecttype="rect"/>
            </v:shapetype>
            <v:shape id="Text Box 33" o:spid="_x0000_s1029" type="#_x0000_t202" style="position:absolute;margin-left:23.95pt;margin-top:-1.85pt;width:188.2pt;height:24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" filled="f" stroked="f">
              <v:textbox>
                <w:txbxContent>
                  <w:p w14:paraId="3D85C17C" w14:textId="77777777" w:rsidR="00F12E7F" w:rsidRPr="00C9311C" w:rsidRDefault="00F12E7F" w:rsidP="00F12E7F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344321C7" wp14:editId="0E73A756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7" name="Group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8" name="Picture 31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9" name="Text Box 32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98C9660" w14:textId="77777777" w:rsidR="00F12E7F" w:rsidRPr="00F914B7" w:rsidRDefault="00F12E7F" w:rsidP="00F12E7F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44321C7" id="Group 30" o:spid="_x0000_s1030" style="position:absolute;margin-left:-42.05pt;margin-top:-10.85pt;width:242.2pt;height:61.3pt;z-index:251662336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CZiI3mdojtk6usFZq+N6fBvXF+uv5uiI+9Gy63HTop5c+bqBR6viWp1e8ZL7Un5Fei&#10;ELLqcmXotbaO6OoERyAAaPwcycrS5MfzbLDh1t8Vq90gt0s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CZiI3mdojtOrrBV6zjenwb1w/rr+b3sfejZtbjp0U8ufN&#10;1Ao9XxDU6yf1t/J+ZXohBy6jJm99bo7o6gRXMAAAAFx4OZNtTkx7++rv/BL4dbbJavfANEs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BW63jOn0+9cc87k7o6o+9H&#10;zazHj6K+VbzdQKLV8R1GsmecvMU+ZXohBy6jJmnyrbR3R1AiOQAAAAAAAncHyc3xLF3W8mXbR25O&#10;or5+gGsWo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IWu4np9HExa&#10;eXk+ZXr+/ucc2px4eiZ3t3QCg1vFNRrN6zbkY/mV/PvQM2qyZujfk17oBBcQAAAAAAAAAHTT35vU&#10;Y7/NtEvWOeTkrPdINrE7xE965jpgH0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Bx1Oqw6WnKzZIr3R2z6IeMmWmKu97RAKDXcbzZ96YP1WPv+VPsQc2tvfeMfk1/EFWig+AA&#10;AAAAAAAAAAANnocnO6PDfvrC4wW5WGlu+Ad3s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B8tatKza0xWsdczPU+TMRG8ztAKbXcdrXfHpI5U/vJ6vuRM+uiN64umfnSCiy5cma8&#10;3y3m9p7ZlBte17cq0zM+cHh8AAAAAAAAAAAAAAAGp4Fk5fDqx21mYWehtytPEd07AsUg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EHX8VwaLev7TL8yJ6vTPY4Z9VTD0e+t3QDO6&#10;3X59bffJbavZSOqFfmz3zT5U9HZEdQIrmAAAAAAAAAAAAAAAAAAvvBrJ5ObH54sncOt0Xr94LxN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eM2bHgxzky2itY65l5vetKza07RAKDX&#10;8cyZd8el3x0+d8qfYg59ba+9cXkx39sgqJmZneZ3lE6wfAAAAAAAAAAAAAAAAAAAAWng/k5GvmvZ&#10;espOgttn274Bplk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Cu4hxfDpN6U2yZe6O&#10;qPSj6jV0xeTXyr93cDO6rV5tXk5ea2/dEdUK/LlvltvefuBweAAAAAAAAAAAAAAAAAAAAAAErhuT&#10;mtfhtv8AK2dNNbk56T5wbBbg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PGXLTDjnJkt&#10;Fax1zL5a1aVm1p2iO0FBxHjd82+PS70p227Z9iBqNbN/Jxb1r39sgqEQHwAAAAAAAAAAAAAAAAAA&#10;AAAAAHqluRetu6dyJ2tE9wNtjtF8dbR2xErqs71ie+Aen0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RNdxHDoq+XPKyT1Ujrn2OWfUUwx09NuyIBmdbrs2tycrLbasdVI6oVubPfNbe09HZHZ&#10;AIzmAAAAAAAAAAAAAAAAAAAAAAAAAAANfwrJznDsM9sV2W2ltytPSfNsCW6g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TMRG89EAKbiPG60icWknlW6pv2R6EPUa2K71xdM/OBQXvbJabXtNrT1z&#10;M7zKBMzad7TMzPbIPIAAAAAAAAAAAAAAAAAAAAAAAAAAAADS+DuTlaK1PmWWPD7b4ZjukFql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Cr8IMPOaGMkR047b/dKNr6crByu2sgzKtAAAAAAAAAAAAAAAAA&#10;AAAAAAAAAAAAAAAAAafgGTl8P5PzLTCy0Ft8G3dILNJ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Ck8JMO9MWeI6p5M/l+aFxGnRW/3AoEEAAAAAAAAAAAA&#10;AAAAAAAAAAAAAAAAAAAAEjQZOa12G/daHvBbk56T5wbJc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DlqNPi1WKceakWr+Meh5yY65a8m8bwDN8R4Tl0czekTkw/Ojrj0q3UaW+GZtHlU7+4Fc4AAAAA&#10;AAAAAAAAAAAAAAAAAAAAAAAAAAAAsOB4+XxKk7e9ibf+/wAXfRV5Wpr5o3Bqlo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1" o:spid="_x0000_s1031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">
                <v:imagedata r:id="rId3" o:title="LOGO_romana_bun"/>
                <o:lock v:ext="edit" aspectratio="f"/>
              </v:shape>
              <v:shape id="Text Box 32" o:spid="_x0000_s1032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" filled="f" stroked="f">
                <v:textbox>
                  <w:txbxContent>
                    <w:p w14:paraId="298C9660" w14:textId="77777777" w:rsidR="00F12E7F" w:rsidRPr="00F914B7" w:rsidRDefault="00F12E7F" w:rsidP="00F12E7F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5E75222" wp14:editId="16468532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6" name="Text 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C1CAEC" w14:textId="77777777" w:rsidR="00F12E7F" w:rsidRDefault="00F12E7F" w:rsidP="00F12E7F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3592A231" w14:textId="77777777" w:rsidR="00F12E7F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proofErr w:type="gramStart"/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>-mail:</w:t>
                          </w:r>
                          <w:proofErr w:type="gramEnd"/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Tel</w:t>
                          </w:r>
                          <w:proofErr w:type="gramStart"/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.:</w:t>
                          </w:r>
                          <w:proofErr w:type="gramEnd"/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 0258-818616 </w:t>
                          </w:r>
                        </w:p>
                        <w:p w14:paraId="5564FF33" w14:textId="77777777" w:rsidR="00F12E7F" w:rsidRPr="00FA2B09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 w:rsidR="00E31672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5E75222" id="Text Box 28" o:spid="_x0000_s1033" type="#_x0000_t202" style="position:absolute;margin-left:311.1pt;margin-top:-2.15pt;width:216.1pt;height:5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" stroked="f">
              <v:stroke dashstyle="1 1" endcap="round"/>
              <v:textbox>
                <w:txbxContent>
                  <w:p w14:paraId="50C1CAEC" w14:textId="77777777" w:rsidR="00F12E7F" w:rsidRDefault="00F12E7F" w:rsidP="00F12E7F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14:paraId="3592A231" w14:textId="77777777" w:rsidR="00F12E7F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proofErr w:type="gramStart"/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>-mail:</w:t>
                    </w:r>
                    <w:proofErr w:type="gramEnd"/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Tel</w:t>
                    </w:r>
                    <w:proofErr w:type="gramStart"/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.:</w:t>
                    </w:r>
                    <w:proofErr w:type="gramEnd"/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 0258-818616 </w:t>
                    </w:r>
                  </w:p>
                  <w:p w14:paraId="5564FF33" w14:textId="77777777" w:rsidR="00F12E7F" w:rsidRPr="00FA2B09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 w:rsidR="00E31672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61312" behindDoc="0" locked="0" layoutInCell="1" allowOverlap="1" wp14:anchorId="2A709466" wp14:editId="3BF9E09A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29" name="Imagine 2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836B50D" w14:textId="77777777" w:rsidR="002B3BB9" w:rsidRDefault="002B3BB9">
    <w:pPr>
      <w:pStyle w:val="Subsol"/>
      <w:rPr>
        <w:sz w:val="1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07ACC2" w14:textId="77777777" w:rsidR="00072DDE" w:rsidRDefault="00542F08">
    <w:pPr>
      <w:pStyle w:val="Subsol"/>
    </w:pPr>
    <w:r>
      <w:rPr>
        <w:noProof/>
        <w:lang w:val="en-US" w:eastAsia="en-US"/>
      </w:rPr>
      <w:drawing>
        <wp:anchor distT="0" distB="0" distL="114300" distR="114300" simplePos="0" relativeHeight="251659264" behindDoc="0" locked="0" layoutInCell="1" allowOverlap="1" wp14:anchorId="6BF93338" wp14:editId="522EE5B3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27" name="Imagine 27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7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C2EF5B1" wp14:editId="60947631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5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D761ACA" w14:textId="77777777" w:rsidR="00643AC4" w:rsidRPr="00C9311C" w:rsidRDefault="00643AC4" w:rsidP="00643AC4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2EF5B1" id="_x0000_t202" coordsize="21600,21600" o:spt="202" path="m,l,21600r21600,l21600,xe">
              <v:stroke joinstyle="miter"/>
              <v:path gradientshapeok="t" o:connecttype="rect"/>
            </v:shapetype>
            <v:shape id="Text Box 26" o:spid="_x0000_s1034" type="#_x0000_t202" style="position:absolute;margin-left:23.95pt;margin-top:-1.85pt;width:188.2pt;height:24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" filled="f" stroked="f">
              <v:textbox>
                <w:txbxContent>
                  <w:p w14:paraId="5D761ACA" w14:textId="77777777" w:rsidR="00643AC4" w:rsidRPr="00C9311C" w:rsidRDefault="00643AC4" w:rsidP="00643AC4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3A872F69" wp14:editId="6F32A16A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2" name="Group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3" name="Picture 24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25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9B62455" w14:textId="77777777" w:rsidR="00643AC4" w:rsidRPr="00F914B7" w:rsidRDefault="00643AC4" w:rsidP="00643AC4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A872F69" id="Group 23" o:spid="_x0000_s1035" style="position:absolute;margin-left:-42.05pt;margin-top:-10.85pt;width:242.2pt;height:61.3pt;z-index:251657216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JmIjeZ2iO2Tq6wVmr43p8G9cX66/m6Ij70bLrcdOinlz5uoFHq+JanV7xkvtSfkV6IQ&#10;supyZei1to7o6gRHIABo/BzJytLkx/NssOHW3xWr3SC3Sw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JmIjeZ2iO06usFXrON6fBvXD+uv5vex96Nm1uOnRTy583U&#10;Cj1fENTrJ/W38n5leiEHLqMmb31ujujqBFcwAAAAXHg5k21OTHv76u/8Evh1tslq98A0Sw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FbreM6fT71xzzuTujqj70fN&#10;rMePor5VvN1AotXxHUayZ5y8xT5leiEHLqMmafKttHdHUCI5AAAAAAACdwfJzfEsXdbyZdtHbk6i&#10;vn6Aaxag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ha7ien0cTFp5&#10;eT5lev7+5xzanHh6Jne3dAKDW8U1Gs3rNuRj+ZX8+9AzarJm6N+TXugEFxAAAAAAAAAAdNPfm9Rj&#10;v820S9Y55OSs90g2sTvET3rmOmAfQ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HHU6rDpacrNkivdHbPoh4yZaYq73tEAoNdxvNn3pg/VY+/5U+xBza2994x+TX8QVaKD4AAA&#10;AAAAAAAAAA2ehyc7o8N++sLjBblYaW74B3ew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Hy1q0rNrTFax1zM9T5MxEbzO0Aptdx2td8ekjlT+8nq+5Ez66I3ri6Z+dIKLLlyZrzf&#10;Leb2ntmUG17XtyrTMz5weHwAAAAAAAAAAAAAAAangWTl8OrHbWZhZ6G3K08R3TsCxS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QdfxXBot6/tMvzInq9M9jhn1VMPR763dAM7rd&#10;fn1t98ltq9lI6oV+bPfNPlT0dkR1AiuYAAAAAAAAAAAAAAAAAC+8Gsnk5sfniydw63Rev3gvE0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B4zZseDHOTLaK1jrmXm960rNrTtEAoNfx&#10;zJl3x6XfHT53yp9iDn1tr71xeTHf2yComZmd5neUTrB8AAAAAAAAAAAAAAAAAAABaeD+Tka+a9l6&#10;yk6C22fbvgGmWQ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K7iHF8Ok3pTbJl7o6o&#10;9KPqNXTF5NfKv3dwM7qtXm1eTl5rb90R1Qr8uW+W295+4HB4AAAAAAAAAAAAAAAAAAAAAASuG5Oa&#10;1+G2/wArZ001uTnpPnBsFu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8ZctMOOcmS0V&#10;rHXMvlrVpWbWnaI7QUHEeN3zb49LvSnbbtn2IGo1s38nFvWvf2yCoRAfAAAAAAAAAAAAAAAAAAAA&#10;AAAAeqW5F627p3Ina0T3A22O0Xx1tHbESuqzvWJ74B6fQ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BE13EcOir5c8rJPVSOufY5Z9RTDHT027IgGZ1uuza3Jysttqx1UjqhW5s981t7T0dkdkA&#10;jOYAAAAAAAAAAAAAAAAAAAAAAAAAAA1/CsnOcOwz2xXZbaW3K09J82wJbq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BMxEbz0QApuI8brSJxaSeVbqm/ZHoQ9RrYrvXF0z84FBe9slpte02tPXMz&#10;vMoEzNp3tMzM9sg8gAAAAAAAAAAAAAAAAAAAAAAAAAAAANL4O5OVorU+ZZY8PtvhmO6QWqU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KTwkw70xZ4jqnkz+X5oXEadFb/cCgQQAAAAAAAAAAAAA&#10;AAAAAAAAAAAAAAAAAAASNBk5rXYb91oe8FuTnpPnBslw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OWo0+LVYpx5qRav4x6HnJjrlrybxvAM3xHhOXRzN6ROTD86OuPSrdRpb4Zm0eVTv7gVzgAAAAAA&#10;AAAAAAAAAAAAAAAAAAAAAAAAAACw4Hj5fEqTt72Jt/7/ABd9FXlamvmjcGqWg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4" o:spid="_x0000_s1036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">
                <v:imagedata r:id="rId3" o:title="LOGO_romana_bun"/>
                <o:lock v:ext="edit" aspectratio="f"/>
              </v:shape>
              <v:shape id="Text Box 25" o:spid="_x0000_s1037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" filled="f" stroked="f">
                <v:textbox>
                  <w:txbxContent>
                    <w:p w14:paraId="59B62455" w14:textId="77777777" w:rsidR="00643AC4" w:rsidRPr="00F914B7" w:rsidRDefault="00643AC4" w:rsidP="00643AC4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04674A49" wp14:editId="09997FDB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1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8E5D1A0" w14:textId="77777777" w:rsidR="0009018B" w:rsidRDefault="0009018B" w:rsidP="0009018B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73A79C9F" w14:textId="77777777" w:rsidR="0009018B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proofErr w:type="gramStart"/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>-mail:</w:t>
                          </w:r>
                          <w:proofErr w:type="gramEnd"/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Tel</w:t>
                          </w:r>
                          <w:proofErr w:type="gramStart"/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.:</w:t>
                          </w:r>
                          <w:proofErr w:type="gramEnd"/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 0258-818616 </w:t>
                          </w:r>
                        </w:p>
                        <w:p w14:paraId="00307421" w14:textId="77777777" w:rsidR="0009018B" w:rsidRPr="00FA2B09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 w:rsidR="00E31672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4674A49" id="Text Box 18" o:spid="_x0000_s1038" type="#_x0000_t202" style="position:absolute;margin-left:311.1pt;margin-top:-2.15pt;width:216.1pt;height:50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" stroked="f">
              <v:stroke dashstyle="1 1" endcap="round"/>
              <v:textbox>
                <w:txbxContent>
                  <w:p w14:paraId="08E5D1A0" w14:textId="77777777" w:rsidR="0009018B" w:rsidRDefault="0009018B" w:rsidP="0009018B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14:paraId="73A79C9F" w14:textId="77777777" w:rsidR="0009018B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proofErr w:type="gramStart"/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>-mail:</w:t>
                    </w:r>
                    <w:proofErr w:type="gramEnd"/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Tel</w:t>
                    </w:r>
                    <w:proofErr w:type="gramStart"/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.:</w:t>
                    </w:r>
                    <w:proofErr w:type="gramEnd"/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 0258-818616 </w:t>
                    </w:r>
                  </w:p>
                  <w:p w14:paraId="00307421" w14:textId="77777777" w:rsidR="0009018B" w:rsidRPr="00FA2B09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 w:rsidR="00E31672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56192" behindDoc="0" locked="0" layoutInCell="1" allowOverlap="1" wp14:anchorId="60CAA3E9" wp14:editId="58FF1A0E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19" name="Imagine 1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C53417" w14:textId="77777777" w:rsidR="00F94A0C" w:rsidRDefault="00F94A0C">
      <w:r>
        <w:separator/>
      </w:r>
    </w:p>
  </w:footnote>
  <w:footnote w:type="continuationSeparator" w:id="0">
    <w:p w14:paraId="5FBA8F48" w14:textId="77777777" w:rsidR="00F94A0C" w:rsidRDefault="00F94A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E3C227" w14:textId="4D48911A" w:rsidR="003717FC" w:rsidRDefault="00546009">
    <w:pPr>
      <w:pStyle w:val="Antet"/>
    </w:pPr>
    <w:r>
      <w:rPr>
        <w:noProof/>
      </w:rPr>
      <w:pict w14:anchorId="58E466C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59168204" o:spid="_x0000_s1026" type="#_x0000_t136" style="position:absolute;margin-left:0;margin-top:0;width:583.65pt;height:89.75pt;rotation:315;z-index:-251648000;mso-position-horizontal:center;mso-position-horizontal-relative:margin;mso-position-vertical:center;mso-position-vertical-relative:margin" o:allowincell="f" fillcolor="silver" stroked="f">
          <v:fill opacity=".5"/>
          <v:textpath style="font-family:&quot;Arial Narrow&quot;;font-size:1pt" string="GHID CONSULTATIV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F3078A" w14:textId="2E456728" w:rsidR="002B3BB9" w:rsidRPr="00851382" w:rsidRDefault="00546009">
    <w:pPr>
      <w:pStyle w:val="Antet"/>
      <w:rPr>
        <w:color w:val="999999"/>
      </w:rPr>
    </w:pPr>
    <w:r>
      <w:rPr>
        <w:noProof/>
      </w:rPr>
      <w:pict w14:anchorId="3E0A5AA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59168205" o:spid="_x0000_s1027" type="#_x0000_t136" style="position:absolute;margin-left:0;margin-top:0;width:583.65pt;height:89.75pt;rotation:315;z-index:-251645952;mso-position-horizontal:center;mso-position-horizontal-relative:margin;mso-position-vertical:center;mso-position-vertical-relative:margin" o:allowincell="f" fillcolor="silver" stroked="f">
          <v:fill opacity=".5"/>
          <v:textpath style="font-family:&quot;Arial Narrow&quot;;font-size:1pt" string="GHID CONSULTATIV"/>
        </v:shape>
      </w:pict>
    </w:r>
    <w:r w:rsidR="00542F08" w:rsidRPr="00851382">
      <w:rPr>
        <w:noProof/>
        <w:color w:val="999999"/>
        <w:sz w:val="20"/>
        <w:szCs w:val="20"/>
        <w:lang w:val="en-US" w:eastAsia="en-US"/>
      </w:rPr>
      <mc:AlternateContent>
        <mc:Choice Requires="wpg">
          <w:drawing>
            <wp:anchor distT="0" distB="0" distL="114300" distR="114300" simplePos="0" relativeHeight="251651072" behindDoc="0" locked="0" layoutInCell="1" allowOverlap="1" wp14:anchorId="402CCD19" wp14:editId="11C520E9">
              <wp:simplePos x="0" y="0"/>
              <wp:positionH relativeFrom="column">
                <wp:posOffset>4657725</wp:posOffset>
              </wp:positionH>
              <wp:positionV relativeFrom="paragraph">
                <wp:posOffset>-276225</wp:posOffset>
              </wp:positionV>
              <wp:extent cx="1400175" cy="685800"/>
              <wp:effectExtent l="9525" t="0" r="0" b="0"/>
              <wp:wrapNone/>
              <wp:docPr id="11" name="Group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400175" cy="685800"/>
                        <a:chOff x="8582" y="501"/>
                        <a:chExt cx="2205" cy="1080"/>
                      </a:xfrm>
                    </wpg:grpSpPr>
                    <wps:wsp>
                      <wps:cNvPr id="12" name="Text Box 13"/>
                      <wps:cNvSpPr txBox="1">
                        <a:spLocks noChangeArrowheads="1"/>
                      </wps:cNvSpPr>
                      <wps:spPr bwMode="auto">
                        <a:xfrm>
                          <a:off x="8627" y="501"/>
                          <a:ext cx="2160" cy="1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D9760F4" w14:textId="77777777" w:rsidR="00376CFE" w:rsidRDefault="00376CFE" w:rsidP="00376CFE">
                            <w:pPr>
                              <w:spacing w:line="330" w:lineRule="auto"/>
                            </w:pPr>
                          </w:p>
                          <w:p w14:paraId="436F50A0" w14:textId="77777777" w:rsidR="00376CFE" w:rsidRPr="00851382" w:rsidRDefault="00376CFE" w:rsidP="00376CFE">
                            <w:pPr>
                              <w:pStyle w:val="Titlu3"/>
                              <w:spacing w:before="0" w:after="0" w:line="330" w:lineRule="auto"/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</w:pPr>
                            <w:r w:rsidRPr="00851382"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  <w:t>ADR CENTRU</w:t>
                            </w:r>
                          </w:p>
                        </w:txbxContent>
                      </wps:txbx>
                      <wps:bodyPr rot="0" vert="horz" wrap="square" lIns="72000" tIns="0" rIns="252000" bIns="0" anchor="t" anchorCtr="0" upright="1">
                        <a:noAutofit/>
                      </wps:bodyPr>
                    </wps:wsp>
                    <wps:wsp>
                      <wps:cNvPr id="13" name="Line 14"/>
                      <wps:cNvCnPr>
                        <a:cxnSpLocks noChangeShapeType="1"/>
                      </wps:cNvCnPr>
                      <wps:spPr bwMode="auto">
                        <a:xfrm>
                          <a:off x="8582" y="576"/>
                          <a:ext cx="0" cy="618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02CCD19" id="Group 12" o:spid="_x0000_s1026" style="position:absolute;margin-left:366.75pt;margin-top:-21.75pt;width:110.25pt;height:54pt;z-index:251651072" coordorigin="8582,501" coordsize="2205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7" type="#_x0000_t202" style="position:absolute;left:8627;top:501;width:2160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" filled="f" stroked="f">
                <v:textbox inset="2mm,0,7mm,0">
                  <w:txbxContent>
                    <w:p w14:paraId="4D9760F4" w14:textId="77777777" w:rsidR="00376CFE" w:rsidRDefault="00376CFE" w:rsidP="00376CFE">
                      <w:pPr>
                        <w:spacing w:line="330" w:lineRule="auto"/>
                      </w:pPr>
                    </w:p>
                    <w:p w14:paraId="436F50A0" w14:textId="77777777" w:rsidR="00376CFE" w:rsidRPr="00851382" w:rsidRDefault="00376CFE" w:rsidP="00376CFE">
                      <w:pPr>
                        <w:pStyle w:val="Titlu3"/>
                        <w:spacing w:before="0" w:after="0" w:line="330" w:lineRule="auto"/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</w:pPr>
                      <w:r w:rsidRPr="00851382"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  <w:t>ADR CENTRU</w:t>
                      </w:r>
                    </w:p>
                  </w:txbxContent>
                </v:textbox>
              </v:shape>
              <v:line id="Line 14" o:spid="_x0000_s1028" style="position:absolute;visibility:visible;mso-wrap-style:square" from="8582,576" to="8582,1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" strokecolor="gray" strokeweight=".5pt"/>
            </v:group>
          </w:pict>
        </mc:Fallback>
      </mc:AlternateContent>
    </w:r>
    <w:r w:rsidR="002B3BB9" w:rsidRPr="00851382">
      <w:rPr>
        <w:color w:val="999999"/>
        <w:sz w:val="20"/>
        <w:szCs w:val="20"/>
      </w:rPr>
      <w:t xml:space="preserve">Pagina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PAGE </w:instrText>
    </w:r>
    <w:r w:rsidR="002B3BB9" w:rsidRPr="00851382">
      <w:rPr>
        <w:color w:val="999999"/>
        <w:sz w:val="20"/>
        <w:szCs w:val="20"/>
      </w:rPr>
      <w:fldChar w:fldCharType="separate"/>
    </w:r>
    <w:r w:rsidR="00542F08">
      <w:rPr>
        <w:noProof/>
        <w:color w:val="999999"/>
        <w:sz w:val="20"/>
        <w:szCs w:val="20"/>
      </w:rPr>
      <w:t>2</w:t>
    </w:r>
    <w:r w:rsidR="002B3BB9" w:rsidRPr="00851382">
      <w:rPr>
        <w:color w:val="999999"/>
        <w:sz w:val="20"/>
        <w:szCs w:val="20"/>
      </w:rPr>
      <w:fldChar w:fldCharType="end"/>
    </w:r>
    <w:r w:rsidR="002B3BB9" w:rsidRPr="00851382">
      <w:rPr>
        <w:color w:val="999999"/>
        <w:sz w:val="20"/>
        <w:szCs w:val="20"/>
      </w:rPr>
      <w:t xml:space="preserve"> din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NUMPAGES </w:instrText>
    </w:r>
    <w:r w:rsidR="002B3BB9" w:rsidRPr="00851382">
      <w:rPr>
        <w:color w:val="999999"/>
        <w:sz w:val="20"/>
        <w:szCs w:val="20"/>
      </w:rPr>
      <w:fldChar w:fldCharType="separate"/>
    </w:r>
    <w:r w:rsidR="00542F08">
      <w:rPr>
        <w:noProof/>
        <w:color w:val="999999"/>
        <w:sz w:val="20"/>
        <w:szCs w:val="20"/>
      </w:rPr>
      <w:t>3</w:t>
    </w:r>
    <w:r w:rsidR="002B3BB9" w:rsidRPr="00851382">
      <w:rPr>
        <w:color w:val="999999"/>
        <w:sz w:val="20"/>
        <w:szCs w:val="20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572AE2" w14:textId="38058FF8" w:rsidR="002B3BB9" w:rsidRDefault="00546009">
    <w:pPr>
      <w:pStyle w:val="Antet"/>
      <w:tabs>
        <w:tab w:val="clear" w:pos="4536"/>
        <w:tab w:val="clear" w:pos="9072"/>
        <w:tab w:val="left" w:pos="6473"/>
      </w:tabs>
    </w:pPr>
    <w:r>
      <w:rPr>
        <w:noProof/>
      </w:rPr>
      <w:pict w14:anchorId="30D35F8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59168203" o:spid="_x0000_s1025" type="#_x0000_t136" style="position:absolute;margin-left:0;margin-top:0;width:583.65pt;height:89.75pt;rotation:315;z-index:-251650048;mso-position-horizontal:center;mso-position-horizontal-relative:margin;mso-position-vertical:center;mso-position-vertical-relative:margin" o:allowincell="f" fillcolor="silver" stroked="f">
          <v:fill opacity=".5"/>
          <v:textpath style="font-family:&quot;Arial Narrow&quot;;font-size:1pt" string="GHID CONSULTATIV"/>
        </v:shape>
      </w:pict>
    </w:r>
    <w:r w:rsidR="00542F08">
      <w:rPr>
        <w:noProof/>
        <w:lang w:val="en-US" w:eastAsia="en-US"/>
      </w:rPr>
      <w:drawing>
        <wp:anchor distT="0" distB="0" distL="114300" distR="114300" simplePos="0" relativeHeight="251652096" behindDoc="0" locked="0" layoutInCell="1" allowOverlap="1" wp14:anchorId="7C2A3BB9" wp14:editId="7B4228DB">
          <wp:simplePos x="0" y="0"/>
          <wp:positionH relativeFrom="column">
            <wp:posOffset>2546350</wp:posOffset>
          </wp:positionH>
          <wp:positionV relativeFrom="paragraph">
            <wp:posOffset>-590550</wp:posOffset>
          </wp:positionV>
          <wp:extent cx="880110" cy="929640"/>
          <wp:effectExtent l="0" t="0" r="0" b="0"/>
          <wp:wrapNone/>
          <wp:docPr id="15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69627"/>
                  <a:stretch>
                    <a:fillRect/>
                  </a:stretch>
                </pic:blipFill>
                <pic:spPr bwMode="auto">
                  <a:xfrm>
                    <a:off x="0" y="0"/>
                    <a:ext cx="88011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42F08">
      <w:rPr>
        <w:noProof/>
        <w:lang w:val="en-US" w:eastAsia="en-US"/>
      </w:rPr>
      <w:drawing>
        <wp:anchor distT="0" distB="0" distL="114300" distR="114300" simplePos="0" relativeHeight="251653120" behindDoc="0" locked="0" layoutInCell="1" allowOverlap="1" wp14:anchorId="3426551E" wp14:editId="3D9C279B">
          <wp:simplePos x="0" y="0"/>
          <wp:positionH relativeFrom="column">
            <wp:posOffset>-387350</wp:posOffset>
          </wp:positionH>
          <wp:positionV relativeFrom="paragraph">
            <wp:posOffset>-266700</wp:posOffset>
          </wp:positionV>
          <wp:extent cx="2181225" cy="452755"/>
          <wp:effectExtent l="0" t="0" r="0" b="0"/>
          <wp:wrapNone/>
          <wp:docPr id="16" name="Imagine 16" descr="RO Cofinanțat de Uniunea Europeană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RO Cofinanțat de Uniunea Europeană_POS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1225" cy="452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42F08">
      <w:rPr>
        <w:noProof/>
        <w:lang w:val="en-US" w:eastAsia="en-US"/>
      </w:rPr>
      <w:drawing>
        <wp:anchor distT="0" distB="0" distL="114300" distR="114300" simplePos="0" relativeHeight="251654144" behindDoc="0" locked="0" layoutInCell="1" allowOverlap="1" wp14:anchorId="2AA838A1" wp14:editId="129151BB">
          <wp:simplePos x="0" y="0"/>
          <wp:positionH relativeFrom="column">
            <wp:posOffset>4479925</wp:posOffset>
          </wp:positionH>
          <wp:positionV relativeFrom="paragraph">
            <wp:posOffset>-339090</wp:posOffset>
          </wp:positionV>
          <wp:extent cx="1733550" cy="504825"/>
          <wp:effectExtent l="0" t="0" r="0" b="0"/>
          <wp:wrapNone/>
          <wp:docPr id="17" name="Imagine 17" descr="Logo FI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Logo FINAL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3550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B3BB9">
      <w:t xml:space="preserve">   </w:t>
    </w:r>
    <w:r w:rsidR="002B3BB9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120CC"/>
    <w:multiLevelType w:val="hybridMultilevel"/>
    <w:tmpl w:val="C7E4308E"/>
    <w:lvl w:ilvl="0" w:tplc="0418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8967522"/>
    <w:multiLevelType w:val="hybridMultilevel"/>
    <w:tmpl w:val="D366A300"/>
    <w:lvl w:ilvl="0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CEA7E7A"/>
    <w:multiLevelType w:val="hybridMultilevel"/>
    <w:tmpl w:val="BF6E7540"/>
    <w:lvl w:ilvl="0" w:tplc="0418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16E05C7"/>
    <w:multiLevelType w:val="hybridMultilevel"/>
    <w:tmpl w:val="B8DEBCA6"/>
    <w:lvl w:ilvl="0" w:tplc="795E9C7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DA6167"/>
    <w:multiLevelType w:val="hybridMultilevel"/>
    <w:tmpl w:val="F000C8BE"/>
    <w:lvl w:ilvl="0" w:tplc="08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AFF135C"/>
    <w:multiLevelType w:val="hybridMultilevel"/>
    <w:tmpl w:val="6D0855C4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1753B1"/>
    <w:multiLevelType w:val="hybridMultilevel"/>
    <w:tmpl w:val="F5963296"/>
    <w:lvl w:ilvl="0" w:tplc="0418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F667544"/>
    <w:multiLevelType w:val="hybridMultilevel"/>
    <w:tmpl w:val="EDF8C5FE"/>
    <w:lvl w:ilvl="0" w:tplc="0418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73577C9"/>
    <w:multiLevelType w:val="hybridMultilevel"/>
    <w:tmpl w:val="39C83D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2302DE"/>
    <w:multiLevelType w:val="hybridMultilevel"/>
    <w:tmpl w:val="54022BB2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8016B7"/>
    <w:multiLevelType w:val="hybridMultilevel"/>
    <w:tmpl w:val="43EAB790"/>
    <w:lvl w:ilvl="0" w:tplc="8D661D1C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1" w15:restartNumberingAfterBreak="0">
    <w:nsid w:val="4CC5710F"/>
    <w:multiLevelType w:val="hybridMultilevel"/>
    <w:tmpl w:val="3D427E2E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B7B5296"/>
    <w:multiLevelType w:val="hybridMultilevel"/>
    <w:tmpl w:val="1C3EF1C8"/>
    <w:lvl w:ilvl="0" w:tplc="0418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5E6F1450"/>
    <w:multiLevelType w:val="multilevel"/>
    <w:tmpl w:val="231EA8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74"/>
        </w:tabs>
        <w:ind w:left="1474" w:hanging="111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upperLetter"/>
      <w:lvlText w:val="%1.%2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4.%5."/>
      <w:lvlJc w:val="left"/>
      <w:pPr>
        <w:tabs>
          <w:tab w:val="num" w:pos="2232"/>
        </w:tabs>
        <w:ind w:left="2232" w:hanging="792"/>
      </w:pPr>
      <w:rPr>
        <w:rFonts w:ascii="Arial" w:hAnsi="Arial" w:hint="default"/>
        <w:b/>
        <w:i w:val="0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4" w15:restartNumberingAfterBreak="0">
    <w:nsid w:val="609D2BBF"/>
    <w:multiLevelType w:val="hybridMultilevel"/>
    <w:tmpl w:val="34621B08"/>
    <w:lvl w:ilvl="0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5DE82890">
      <w:numFmt w:val="bullet"/>
      <w:lvlText w:val="-"/>
      <w:lvlJc w:val="left"/>
      <w:pPr>
        <w:ind w:left="2520" w:hanging="360"/>
      </w:pPr>
      <w:rPr>
        <w:rFonts w:ascii="Calibri" w:eastAsia="Times New Roman" w:hAnsi="Calibri" w:cs="Calibri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684901DE"/>
    <w:multiLevelType w:val="hybridMultilevel"/>
    <w:tmpl w:val="A4FCF7F4"/>
    <w:lvl w:ilvl="0" w:tplc="8D661D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611432"/>
    <w:multiLevelType w:val="hybridMultilevel"/>
    <w:tmpl w:val="66F681E8"/>
    <w:lvl w:ilvl="0" w:tplc="2E5A8D12">
      <w:numFmt w:val="bullet"/>
      <w:lvlText w:val=""/>
      <w:lvlJc w:val="left"/>
      <w:pPr>
        <w:ind w:left="36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A8127E5"/>
    <w:multiLevelType w:val="hybridMultilevel"/>
    <w:tmpl w:val="909AD6AA"/>
    <w:lvl w:ilvl="0" w:tplc="0418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C556E596">
      <w:numFmt w:val="bullet"/>
      <w:lvlText w:val=""/>
      <w:lvlJc w:val="left"/>
      <w:pPr>
        <w:ind w:left="1800" w:hanging="360"/>
      </w:pPr>
      <w:rPr>
        <w:rFonts w:ascii="Symbol" w:eastAsia="Times New Roman" w:hAnsi="Symbol" w:cstheme="minorHAnsi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6CC33EC1"/>
    <w:multiLevelType w:val="hybridMultilevel"/>
    <w:tmpl w:val="28FEEDF4"/>
    <w:lvl w:ilvl="0" w:tplc="2FEE3D46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75784668"/>
    <w:multiLevelType w:val="hybridMultilevel"/>
    <w:tmpl w:val="9C9A497A"/>
    <w:lvl w:ilvl="0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7B070CF7"/>
    <w:multiLevelType w:val="hybridMultilevel"/>
    <w:tmpl w:val="0F768066"/>
    <w:lvl w:ilvl="0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156923324">
    <w:abstractNumId w:val="5"/>
  </w:num>
  <w:num w:numId="2" w16cid:durableId="1214120874">
    <w:abstractNumId w:val="3"/>
  </w:num>
  <w:num w:numId="3" w16cid:durableId="479856202">
    <w:abstractNumId w:val="8"/>
  </w:num>
  <w:num w:numId="4" w16cid:durableId="1850178433">
    <w:abstractNumId w:val="18"/>
  </w:num>
  <w:num w:numId="5" w16cid:durableId="1113133341">
    <w:abstractNumId w:val="4"/>
  </w:num>
  <w:num w:numId="6" w16cid:durableId="911740336">
    <w:abstractNumId w:val="14"/>
  </w:num>
  <w:num w:numId="7" w16cid:durableId="1683431703">
    <w:abstractNumId w:val="7"/>
  </w:num>
  <w:num w:numId="8" w16cid:durableId="1250583044">
    <w:abstractNumId w:val="2"/>
  </w:num>
  <w:num w:numId="9" w16cid:durableId="1449004308">
    <w:abstractNumId w:val="0"/>
  </w:num>
  <w:num w:numId="10" w16cid:durableId="1589847700">
    <w:abstractNumId w:val="6"/>
  </w:num>
  <w:num w:numId="11" w16cid:durableId="1963611067">
    <w:abstractNumId w:val="1"/>
  </w:num>
  <w:num w:numId="12" w16cid:durableId="1105881375">
    <w:abstractNumId w:val="17"/>
  </w:num>
  <w:num w:numId="13" w16cid:durableId="450981929">
    <w:abstractNumId w:val="12"/>
  </w:num>
  <w:num w:numId="14" w16cid:durableId="973484378">
    <w:abstractNumId w:val="20"/>
  </w:num>
  <w:num w:numId="15" w16cid:durableId="36392181">
    <w:abstractNumId w:val="19"/>
  </w:num>
  <w:num w:numId="16" w16cid:durableId="2053916726">
    <w:abstractNumId w:val="13"/>
  </w:num>
  <w:num w:numId="17" w16cid:durableId="8757716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903128533">
    <w:abstractNumId w:val="9"/>
  </w:num>
  <w:num w:numId="19" w16cid:durableId="577597416">
    <w:abstractNumId w:val="11"/>
  </w:num>
  <w:num w:numId="20" w16cid:durableId="1311710609">
    <w:abstractNumId w:val="16"/>
  </w:num>
  <w:num w:numId="21" w16cid:durableId="1654287204">
    <w:abstractNumId w:val="10"/>
  </w:num>
  <w:num w:numId="22" w16cid:durableId="132508512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3BB9"/>
    <w:rsid w:val="00004EEB"/>
    <w:rsid w:val="00045430"/>
    <w:rsid w:val="00072DDE"/>
    <w:rsid w:val="00080850"/>
    <w:rsid w:val="00085CCD"/>
    <w:rsid w:val="0009018B"/>
    <w:rsid w:val="00094830"/>
    <w:rsid w:val="000C2AAE"/>
    <w:rsid w:val="000C7B3F"/>
    <w:rsid w:val="000D3E06"/>
    <w:rsid w:val="0010752F"/>
    <w:rsid w:val="00110C49"/>
    <w:rsid w:val="001175F2"/>
    <w:rsid w:val="00117753"/>
    <w:rsid w:val="001357F6"/>
    <w:rsid w:val="00144BFD"/>
    <w:rsid w:val="001608DF"/>
    <w:rsid w:val="00162B9A"/>
    <w:rsid w:val="001A151C"/>
    <w:rsid w:val="001A1CBC"/>
    <w:rsid w:val="001E7D06"/>
    <w:rsid w:val="00220195"/>
    <w:rsid w:val="002649E7"/>
    <w:rsid w:val="002658B2"/>
    <w:rsid w:val="002A4DD4"/>
    <w:rsid w:val="002B3BB9"/>
    <w:rsid w:val="002E07E9"/>
    <w:rsid w:val="002F1246"/>
    <w:rsid w:val="00314461"/>
    <w:rsid w:val="003429B4"/>
    <w:rsid w:val="00351F71"/>
    <w:rsid w:val="00357B7A"/>
    <w:rsid w:val="003717FC"/>
    <w:rsid w:val="00376CFE"/>
    <w:rsid w:val="003B40BA"/>
    <w:rsid w:val="003D7B65"/>
    <w:rsid w:val="003E2E03"/>
    <w:rsid w:val="0040398D"/>
    <w:rsid w:val="004121D0"/>
    <w:rsid w:val="004123C0"/>
    <w:rsid w:val="0045419B"/>
    <w:rsid w:val="00474F02"/>
    <w:rsid w:val="004857F9"/>
    <w:rsid w:val="00494E2B"/>
    <w:rsid w:val="004A7898"/>
    <w:rsid w:val="004B6376"/>
    <w:rsid w:val="004C09CF"/>
    <w:rsid w:val="004C3F72"/>
    <w:rsid w:val="004F0B44"/>
    <w:rsid w:val="004F35A1"/>
    <w:rsid w:val="004F43E3"/>
    <w:rsid w:val="005217A5"/>
    <w:rsid w:val="00523BEA"/>
    <w:rsid w:val="00525A7B"/>
    <w:rsid w:val="00527F4F"/>
    <w:rsid w:val="00542F08"/>
    <w:rsid w:val="00546009"/>
    <w:rsid w:val="005566B0"/>
    <w:rsid w:val="0057715F"/>
    <w:rsid w:val="005A6B00"/>
    <w:rsid w:val="005B5311"/>
    <w:rsid w:val="005B7550"/>
    <w:rsid w:val="005C21C9"/>
    <w:rsid w:val="005C7AFF"/>
    <w:rsid w:val="005D0534"/>
    <w:rsid w:val="005E3B58"/>
    <w:rsid w:val="00643AC4"/>
    <w:rsid w:val="006507C7"/>
    <w:rsid w:val="006666A0"/>
    <w:rsid w:val="006B79B9"/>
    <w:rsid w:val="006D091F"/>
    <w:rsid w:val="006F14B9"/>
    <w:rsid w:val="007114CE"/>
    <w:rsid w:val="00713FB7"/>
    <w:rsid w:val="007165E0"/>
    <w:rsid w:val="007209E0"/>
    <w:rsid w:val="00754551"/>
    <w:rsid w:val="00771D88"/>
    <w:rsid w:val="00781F10"/>
    <w:rsid w:val="0078499E"/>
    <w:rsid w:val="007A69A6"/>
    <w:rsid w:val="007C403D"/>
    <w:rsid w:val="007C4F27"/>
    <w:rsid w:val="007C659A"/>
    <w:rsid w:val="007D6955"/>
    <w:rsid w:val="007E3375"/>
    <w:rsid w:val="00800E8E"/>
    <w:rsid w:val="00825F4A"/>
    <w:rsid w:val="00831721"/>
    <w:rsid w:val="00831806"/>
    <w:rsid w:val="00851382"/>
    <w:rsid w:val="00871F9B"/>
    <w:rsid w:val="00872BC8"/>
    <w:rsid w:val="00877634"/>
    <w:rsid w:val="0088290B"/>
    <w:rsid w:val="008B4812"/>
    <w:rsid w:val="008B66E1"/>
    <w:rsid w:val="008C26CE"/>
    <w:rsid w:val="008D1A86"/>
    <w:rsid w:val="008E7688"/>
    <w:rsid w:val="00936CF8"/>
    <w:rsid w:val="00942C36"/>
    <w:rsid w:val="0095716B"/>
    <w:rsid w:val="00964793"/>
    <w:rsid w:val="00971980"/>
    <w:rsid w:val="009A59CE"/>
    <w:rsid w:val="009C1832"/>
    <w:rsid w:val="009E5B48"/>
    <w:rsid w:val="009F711B"/>
    <w:rsid w:val="00A06DE4"/>
    <w:rsid w:val="00A329B5"/>
    <w:rsid w:val="00A3395C"/>
    <w:rsid w:val="00A34985"/>
    <w:rsid w:val="00A53771"/>
    <w:rsid w:val="00A85052"/>
    <w:rsid w:val="00AB29E6"/>
    <w:rsid w:val="00AE4990"/>
    <w:rsid w:val="00AF1FE0"/>
    <w:rsid w:val="00B15233"/>
    <w:rsid w:val="00B32D3C"/>
    <w:rsid w:val="00B43BF1"/>
    <w:rsid w:val="00B562A2"/>
    <w:rsid w:val="00B72556"/>
    <w:rsid w:val="00BC1E6C"/>
    <w:rsid w:val="00BC2EA3"/>
    <w:rsid w:val="00BD3175"/>
    <w:rsid w:val="00BD4370"/>
    <w:rsid w:val="00C05C7A"/>
    <w:rsid w:val="00C13735"/>
    <w:rsid w:val="00C145B2"/>
    <w:rsid w:val="00C82AD1"/>
    <w:rsid w:val="00C916A3"/>
    <w:rsid w:val="00CC6C98"/>
    <w:rsid w:val="00CD3D7D"/>
    <w:rsid w:val="00CE3706"/>
    <w:rsid w:val="00CF75BA"/>
    <w:rsid w:val="00D11A49"/>
    <w:rsid w:val="00D22014"/>
    <w:rsid w:val="00D60338"/>
    <w:rsid w:val="00D81EF8"/>
    <w:rsid w:val="00D94812"/>
    <w:rsid w:val="00DA4D45"/>
    <w:rsid w:val="00DA72F6"/>
    <w:rsid w:val="00DC40F5"/>
    <w:rsid w:val="00DD113C"/>
    <w:rsid w:val="00DD17AA"/>
    <w:rsid w:val="00DF0606"/>
    <w:rsid w:val="00E00F4C"/>
    <w:rsid w:val="00E26A88"/>
    <w:rsid w:val="00E31672"/>
    <w:rsid w:val="00E32B7C"/>
    <w:rsid w:val="00E41FDC"/>
    <w:rsid w:val="00E61AD7"/>
    <w:rsid w:val="00E753B1"/>
    <w:rsid w:val="00EF25AA"/>
    <w:rsid w:val="00EF6CD7"/>
    <w:rsid w:val="00F12E7F"/>
    <w:rsid w:val="00F94A0C"/>
    <w:rsid w:val="00FC4BCE"/>
    <w:rsid w:val="00FD2955"/>
    <w:rsid w:val="00FF4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BF8736B"/>
  <w15:chartTrackingRefBased/>
  <w15:docId w15:val="{5BE3B24A-F45F-4A20-BA8F-5F5ACD561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 Narrow" w:hAnsi="Arial Narrow"/>
      <w:sz w:val="24"/>
      <w:szCs w:val="24"/>
      <w:lang w:eastAsia="de-DE"/>
    </w:rPr>
  </w:style>
  <w:style w:type="paragraph" w:styleId="Titlu1">
    <w:name w:val="heading 1"/>
    <w:basedOn w:val="Normal"/>
    <w:next w:val="Normal"/>
    <w:qFormat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itlu2">
    <w:name w:val="heading 2"/>
    <w:basedOn w:val="Normal"/>
    <w:next w:val="Normal"/>
    <w:qFormat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Titlu3">
    <w:name w:val="heading 3"/>
    <w:basedOn w:val="Normal"/>
    <w:next w:val="Normal"/>
    <w:qFormat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Titlu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lu5">
    <w:name w:val="heading 5"/>
    <w:basedOn w:val="Normal"/>
    <w:next w:val="Normal"/>
    <w:qFormat/>
    <w:pPr>
      <w:keepNext/>
      <w:spacing w:line="320" w:lineRule="exact"/>
      <w:outlineLvl w:val="4"/>
    </w:pPr>
    <w:rPr>
      <w:b/>
      <w:bCs/>
    </w:rPr>
  </w:style>
  <w:style w:type="paragraph" w:styleId="Titlu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Titlu7">
    <w:name w:val="heading 7"/>
    <w:basedOn w:val="Normal"/>
    <w:next w:val="Normal"/>
    <w:qFormat/>
    <w:pPr>
      <w:spacing w:before="240" w:after="60"/>
      <w:outlineLvl w:val="6"/>
    </w:pPr>
  </w:style>
  <w:style w:type="paragraph" w:styleId="Titlu8">
    <w:name w:val="heading 8"/>
    <w:basedOn w:val="Normal"/>
    <w:next w:val="Normal"/>
    <w:qFormat/>
    <w:pPr>
      <w:spacing w:before="240" w:after="60"/>
      <w:outlineLvl w:val="7"/>
    </w:pPr>
    <w:rPr>
      <w:i/>
      <w:iCs/>
    </w:rPr>
  </w:style>
  <w:style w:type="paragraph" w:styleId="Titlu9">
    <w:name w:val="heading 9"/>
    <w:basedOn w:val="Normal"/>
    <w:next w:val="Normal"/>
    <w:qFormat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pPr>
      <w:tabs>
        <w:tab w:val="center" w:pos="4536"/>
        <w:tab w:val="right" w:pos="9072"/>
      </w:tabs>
    </w:pPr>
  </w:style>
  <w:style w:type="paragraph" w:styleId="Subsol">
    <w:name w:val="footer"/>
    <w:basedOn w:val="Normal"/>
    <w:pPr>
      <w:tabs>
        <w:tab w:val="center" w:pos="4536"/>
        <w:tab w:val="right" w:pos="9072"/>
      </w:tabs>
    </w:pPr>
  </w:style>
  <w:style w:type="character" w:styleId="Numrdepagin">
    <w:name w:val="page number"/>
    <w:basedOn w:val="Fontdeparagrafimplicit"/>
  </w:style>
  <w:style w:type="character" w:styleId="Hyperlink">
    <w:name w:val="Hyperlink"/>
    <w:rPr>
      <w:color w:val="0000FF"/>
      <w:u w:val="single"/>
    </w:rPr>
  </w:style>
  <w:style w:type="character" w:styleId="HyperlinkParcurs">
    <w:name w:val="FollowedHyperlink"/>
    <w:rPr>
      <w:color w:val="800080"/>
      <w:u w:val="single"/>
    </w:rPr>
  </w:style>
  <w:style w:type="character" w:styleId="Numrdelinie">
    <w:name w:val="line number"/>
    <w:rPr>
      <w:rFonts w:ascii="Arial Narrow" w:hAnsi="Arial Narrow"/>
    </w:rPr>
  </w:style>
  <w:style w:type="paragraph" w:styleId="Indentcorptext">
    <w:name w:val="Body Text Indent"/>
    <w:basedOn w:val="Normal"/>
    <w:link w:val="IndentcorptextCaracter"/>
    <w:pPr>
      <w:tabs>
        <w:tab w:val="left" w:pos="720"/>
      </w:tabs>
      <w:spacing w:line="240" w:lineRule="exact"/>
      <w:ind w:left="720" w:hanging="720"/>
    </w:pPr>
    <w:rPr>
      <w:sz w:val="20"/>
    </w:rPr>
  </w:style>
  <w:style w:type="paragraph" w:styleId="Corptext">
    <w:name w:val="Body Text"/>
    <w:basedOn w:val="Normal"/>
    <w:pPr>
      <w:jc w:val="both"/>
    </w:pPr>
  </w:style>
  <w:style w:type="character" w:customStyle="1" w:styleId="IndentcorptextCaracter">
    <w:name w:val="Indent corp text Caracter"/>
    <w:link w:val="Indentcorptext"/>
    <w:rsid w:val="008E7688"/>
    <w:rPr>
      <w:rFonts w:ascii="Arial Narrow" w:hAnsi="Arial Narrow"/>
      <w:szCs w:val="24"/>
      <w:lang w:val="ro-RO" w:eastAsia="de-DE"/>
    </w:rPr>
  </w:style>
  <w:style w:type="paragraph" w:styleId="TextnBalon">
    <w:name w:val="Balloon Text"/>
    <w:basedOn w:val="Normal"/>
    <w:link w:val="TextnBalonCaracter"/>
    <w:rsid w:val="005C21C9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link w:val="TextnBalon"/>
    <w:rsid w:val="005C21C9"/>
    <w:rPr>
      <w:rFonts w:ascii="Segoe UI" w:hAnsi="Segoe UI" w:cs="Segoe UI"/>
      <w:sz w:val="18"/>
      <w:szCs w:val="18"/>
      <w:lang w:val="ro-RO" w:eastAsia="de-DE"/>
    </w:rPr>
  </w:style>
  <w:style w:type="paragraph" w:styleId="Listparagraf">
    <w:name w:val="List Paragraph"/>
    <w:basedOn w:val="Normal"/>
    <w:uiPriority w:val="34"/>
    <w:qFormat/>
    <w:rsid w:val="00831721"/>
    <w:pPr>
      <w:ind w:left="720"/>
      <w:contextualSpacing/>
    </w:pPr>
  </w:style>
  <w:style w:type="table" w:styleId="Tabelgril">
    <w:name w:val="Table Grid"/>
    <w:basedOn w:val="TabelNormal"/>
    <w:rsid w:val="00E32B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uire">
    <w:name w:val="Revision"/>
    <w:hidden/>
    <w:uiPriority w:val="99"/>
    <w:semiHidden/>
    <w:rsid w:val="002A4DD4"/>
    <w:rPr>
      <w:rFonts w:ascii="Arial Narrow" w:hAnsi="Arial Narrow"/>
      <w:sz w:val="24"/>
      <w:szCs w:val="24"/>
      <w:lang w:eastAsia="de-DE"/>
    </w:rPr>
  </w:style>
  <w:style w:type="paragraph" w:customStyle="1" w:styleId="eval">
    <w:name w:val="eval"/>
    <w:basedOn w:val="Titlu3"/>
    <w:rsid w:val="00E61AD7"/>
    <w:pPr>
      <w:tabs>
        <w:tab w:val="num" w:pos="3600"/>
      </w:tabs>
      <w:ind w:left="3600" w:hanging="360"/>
    </w:pPr>
    <w:rPr>
      <w:rFonts w:ascii="Arial" w:hAnsi="Arial"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4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0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3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3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14r2020\Anwendungsdaten\Microsoft\Vorlagen\Briefkoepfe\Briefkopf_Stk_sw.dot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FA4261-F536-4ACF-A51B-8A6509D2E0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Briefkopf_Stk_sw.dot</Template>
  <TotalTime>704</TotalTime>
  <Pages>4</Pages>
  <Words>905</Words>
  <Characters>5254</Characters>
  <Application>Microsoft Office Word</Application>
  <DocSecurity>0</DocSecurity>
  <Lines>43</Lines>
  <Paragraphs>12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MIBB</Company>
  <LinksUpToDate>false</LinksUpToDate>
  <CharactersWithSpaces>6147</CharactersWithSpaces>
  <SharedDoc>false</SharedDoc>
  <HLinks>
    <vt:vector size="12" baseType="variant">
      <vt:variant>
        <vt:i4>1179685</vt:i4>
      </vt:variant>
      <vt:variant>
        <vt:i4>3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  <vt:variant>
        <vt:i4>1179685</vt:i4>
      </vt:variant>
      <vt:variant>
        <vt:i4>0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Name</dc:creator>
  <cp:keywords/>
  <dc:description/>
  <cp:lastModifiedBy>Anamaria Levitchi</cp:lastModifiedBy>
  <cp:revision>53</cp:revision>
  <cp:lastPrinted>2022-03-29T08:07:00Z</cp:lastPrinted>
  <dcterms:created xsi:type="dcterms:W3CDTF">2023-06-20T13:00:00Z</dcterms:created>
  <dcterms:modified xsi:type="dcterms:W3CDTF">2026-04-20T14:54:00Z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0861d7b9ca6519b4d12146e4a2447bfa56e29b00cb54a2e01b2f668e4d1b1184</vt:lpwstr>
  </property>
</Properties>
</file>